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oter1.xml" ContentType="application/vnd.openxmlformats-officedocument.wordprocessingml.footer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tblpXSpec="center" w:tblpY="1"/>
        <w:tblOverlap w:val="never"/>
        <w:tblW w:w="4961" w:type="dxa"/>
        <w:tblLook w:val="04A0" w:firstRow="1" w:lastRow="0" w:firstColumn="1" w:lastColumn="0" w:noHBand="0" w:noVBand="1"/>
      </w:tblPr>
      <w:tblGrid>
        <w:gridCol w:w="1968"/>
        <w:gridCol w:w="605"/>
        <w:gridCol w:w="831"/>
        <w:gridCol w:w="714"/>
        <w:gridCol w:w="843"/>
      </w:tblGrid>
      <w:tr w:rsidR="00431767" w:rsidRPr="001815C7" w:rsidTr="002C0802">
        <w:tc>
          <w:tcPr>
            <w:tcW w:w="1968" w:type="dxa"/>
            <w:shd w:val="clear" w:color="auto" w:fill="auto"/>
          </w:tcPr>
          <w:p w:rsidR="00431767" w:rsidRPr="001815C7" w:rsidRDefault="00431767" w:rsidP="002C0802">
            <w:pPr>
              <w:pStyle w:val="berschrift1"/>
              <w:spacing w:after="120"/>
              <w:ind w:hanging="109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Bestandsliste</w:t>
            </w:r>
          </w:p>
        </w:tc>
        <w:tc>
          <w:tcPr>
            <w:tcW w:w="605" w:type="dxa"/>
            <w:shd w:val="clear" w:color="auto" w:fill="auto"/>
          </w:tcPr>
          <w:p w:rsidR="00431767" w:rsidRPr="001815C7" w:rsidRDefault="00431767" w:rsidP="00DB74F4">
            <w:pPr>
              <w:pStyle w:val="berschrift1"/>
              <w:jc w:val="left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Nr.</w:t>
            </w:r>
          </w:p>
        </w:tc>
        <w:tc>
          <w:tcPr>
            <w:tcW w:w="831" w:type="dxa"/>
            <w:shd w:val="clear" w:color="auto" w:fill="auto"/>
          </w:tcPr>
          <w:p w:rsidR="00431767" w:rsidRPr="001815C7" w:rsidRDefault="00431767" w:rsidP="00DB74F4">
            <w:pPr>
              <w:pStyle w:val="berschrift1"/>
              <w:rPr>
                <w:b/>
                <w:szCs w:val="28"/>
              </w:rPr>
            </w:pPr>
            <w: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61" type="#_x0000_t75" style="width:30.55pt;height:15.6pt" o:ole="">
                  <v:imagedata r:id="rId8" o:title=""/>
                </v:shape>
                <w:control r:id="rId9" w:name="TB011" w:shapeid="_x0000_i1161"/>
              </w:object>
            </w:r>
          </w:p>
        </w:tc>
        <w:tc>
          <w:tcPr>
            <w:tcW w:w="714" w:type="dxa"/>
            <w:shd w:val="clear" w:color="auto" w:fill="auto"/>
          </w:tcPr>
          <w:p w:rsidR="00431767" w:rsidRPr="001815C7" w:rsidRDefault="00431767" w:rsidP="00DB74F4">
            <w:pPr>
              <w:pStyle w:val="berschrift1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von</w:t>
            </w:r>
          </w:p>
        </w:tc>
        <w:tc>
          <w:tcPr>
            <w:tcW w:w="843" w:type="dxa"/>
            <w:shd w:val="clear" w:color="auto" w:fill="auto"/>
          </w:tcPr>
          <w:p w:rsidR="00431767" w:rsidRPr="001815C7" w:rsidRDefault="00431767" w:rsidP="00DB74F4">
            <w:pPr>
              <w:pStyle w:val="berschrift1"/>
              <w:rPr>
                <w:b/>
                <w:szCs w:val="28"/>
              </w:rPr>
            </w:pPr>
            <w:r>
              <w:object w:dxaOrig="225" w:dyaOrig="225">
                <v:shape id="_x0000_i1160" type="#_x0000_t75" style="width:30.55pt;height:15.6pt" o:ole="">
                  <v:imagedata r:id="rId8" o:title=""/>
                </v:shape>
                <w:control r:id="rId10" w:name="TB012" w:shapeid="_x0000_i1160"/>
              </w:object>
            </w:r>
          </w:p>
        </w:tc>
      </w:tr>
    </w:tbl>
    <w:p w:rsidR="001815C7" w:rsidRDefault="001815C7" w:rsidP="001815C7">
      <w:pPr>
        <w:rPr>
          <w:vanish/>
        </w:rPr>
      </w:pPr>
    </w:p>
    <w:p w:rsidR="002C0802" w:rsidRPr="001815C7" w:rsidRDefault="002C0802" w:rsidP="001815C7">
      <w:pPr>
        <w:rPr>
          <w:vanish/>
        </w:rPr>
      </w:pPr>
    </w:p>
    <w:tbl>
      <w:tblPr>
        <w:tblW w:w="96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3"/>
        <w:gridCol w:w="849"/>
        <w:gridCol w:w="1153"/>
        <w:gridCol w:w="1341"/>
        <w:gridCol w:w="2309"/>
        <w:gridCol w:w="2026"/>
      </w:tblGrid>
      <w:tr w:rsidR="00087EA4" w:rsidTr="00763898">
        <w:trPr>
          <w:trHeight w:hRule="exact" w:val="397"/>
        </w:trPr>
        <w:tc>
          <w:tcPr>
            <w:tcW w:w="2832" w:type="dxa"/>
            <w:gridSpan w:val="2"/>
            <w:shd w:val="clear" w:color="auto" w:fill="auto"/>
            <w:vAlign w:val="center"/>
          </w:tcPr>
          <w:p w:rsidR="00087EA4" w:rsidRDefault="00087EA4" w:rsidP="00087EA4">
            <w:pPr>
              <w:tabs>
                <w:tab w:val="right" w:pos="9815"/>
              </w:tabs>
            </w:pPr>
            <w:r w:rsidRPr="00962A9A">
              <w:rPr>
                <w:b/>
                <w:u w:val="single"/>
              </w:rPr>
              <w:t>Anhang 1 zum Vertrag</w:t>
            </w:r>
          </w:p>
        </w:tc>
        <w:tc>
          <w:tcPr>
            <w:tcW w:w="1153" w:type="dxa"/>
            <w:shd w:val="clear" w:color="auto" w:fill="auto"/>
            <w:vAlign w:val="center"/>
          </w:tcPr>
          <w:p w:rsidR="00087EA4" w:rsidRDefault="00087EA4" w:rsidP="00FD45AA">
            <w:pPr>
              <w:tabs>
                <w:tab w:val="left" w:pos="9639"/>
              </w:tabs>
            </w:pPr>
          </w:p>
        </w:tc>
        <w:tc>
          <w:tcPr>
            <w:tcW w:w="3650" w:type="dxa"/>
            <w:gridSpan w:val="2"/>
            <w:shd w:val="clear" w:color="auto" w:fill="auto"/>
            <w:vAlign w:val="center"/>
          </w:tcPr>
          <w:p w:rsidR="00087EA4" w:rsidRPr="00B32B94" w:rsidRDefault="00087EA4" w:rsidP="00C7724F">
            <w:pPr>
              <w:tabs>
                <w:tab w:val="left" w:pos="9639"/>
              </w:tabs>
              <w:ind w:left="1454"/>
              <w:jc w:val="right"/>
              <w:rPr>
                <w:b/>
              </w:rPr>
            </w:pPr>
            <w:r w:rsidRPr="00B32B94">
              <w:rPr>
                <w:b/>
              </w:rPr>
              <w:t>Dat</w:t>
            </w:r>
            <w:r w:rsidR="00C7724F">
              <w:rPr>
                <w:b/>
              </w:rPr>
              <w:t>u</w:t>
            </w:r>
            <w:r w:rsidRPr="00B32B94">
              <w:rPr>
                <w:b/>
              </w:rPr>
              <w:t>m:</w:t>
            </w:r>
          </w:p>
        </w:tc>
        <w:tc>
          <w:tcPr>
            <w:tcW w:w="2026" w:type="dxa"/>
            <w:shd w:val="clear" w:color="auto" w:fill="auto"/>
            <w:vAlign w:val="center"/>
          </w:tcPr>
          <w:p w:rsidR="00087EA4" w:rsidRDefault="00763898" w:rsidP="00763898">
            <w:pPr>
              <w:tabs>
                <w:tab w:val="right" w:pos="3304"/>
                <w:tab w:val="left" w:pos="9639"/>
              </w:tabs>
              <w:ind w:left="23"/>
              <w:jc w:val="right"/>
            </w:pPr>
            <w:r>
              <w:object w:dxaOrig="225" w:dyaOrig="225">
                <v:shape id="_x0000_i1063" type="#_x0000_t75" style="width:77.45pt;height:15.6pt" o:ole="" o:preferrelative="f">
                  <v:imagedata r:id="rId11" o:title=""/>
                </v:shape>
                <w:control r:id="rId12" w:name="TB01" w:shapeid="_x0000_i1063"/>
              </w:object>
            </w:r>
          </w:p>
        </w:tc>
      </w:tr>
      <w:tr w:rsidR="002E5DB9" w:rsidTr="00B1165F">
        <w:trPr>
          <w:trHeight w:hRule="exact" w:val="1009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2E5DB9" w:rsidRDefault="002E5DB9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225" w:dyaOrig="225">
                <v:shape id="_x0000_i1065" type="#_x0000_t75" style="width:473.45pt;height:47.55pt" o:ole="">
                  <v:imagedata r:id="rId13" o:title=""/>
                </v:shape>
                <w:control r:id="rId14" w:name="TB02" w:shapeid="_x0000_i1065"/>
              </w:object>
            </w:r>
          </w:p>
        </w:tc>
      </w:tr>
      <w:tr w:rsidR="003F5EFE" w:rsidTr="00B1165F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3F5EFE" w:rsidRDefault="003F5EFE" w:rsidP="00FD45AA">
            <w:pPr>
              <w:tabs>
                <w:tab w:val="left" w:pos="9639"/>
              </w:tabs>
              <w:rPr>
                <w:noProof/>
              </w:rPr>
            </w:pPr>
            <w:r>
              <w:rPr>
                <w:b/>
              </w:rPr>
              <w:t>Bestandsliste für</w:t>
            </w:r>
          </w:p>
        </w:tc>
      </w:tr>
      <w:tr w:rsidR="002E5DB9" w:rsidTr="00B1165F">
        <w:trPr>
          <w:trHeight w:val="101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2E5DB9" w:rsidRDefault="002E5DB9" w:rsidP="002E5DB9">
            <w:pPr>
              <w:ind w:right="-172"/>
              <w:rPr>
                <w:noProof/>
              </w:rPr>
            </w:pPr>
            <w:r>
              <w:object w:dxaOrig="225" w:dyaOrig="225">
                <v:shape id="_x0000_i1067" type="#_x0000_t75" style="width:473.45pt;height:47.55pt" o:ole="">
                  <v:imagedata r:id="rId13" o:title=""/>
                </v:shape>
                <w:control r:id="rId15" w:name="TB03" w:shapeid="_x0000_i1067"/>
              </w:object>
            </w:r>
          </w:p>
        </w:tc>
      </w:tr>
      <w:tr w:rsidR="003F5EFE" w:rsidTr="00B1165F">
        <w:trPr>
          <w:trHeight w:hRule="exact" w:val="227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3F5EFE" w:rsidRDefault="00FD45AA" w:rsidP="00C07AA4">
            <w:pPr>
              <w:tabs>
                <w:tab w:val="left" w:pos="9639"/>
              </w:tabs>
              <w:jc w:val="center"/>
              <w:rPr>
                <w:noProof/>
              </w:rPr>
            </w:pPr>
            <w:r>
              <w:rPr>
                <w:sz w:val="20"/>
              </w:rPr>
              <w:t>(</w:t>
            </w:r>
            <w:r w:rsidR="003F5EFE">
              <w:rPr>
                <w:sz w:val="20"/>
              </w:rPr>
              <w:t>Anlagenart, Bezeichnung der Anlage)</w:t>
            </w:r>
          </w:p>
        </w:tc>
      </w:tr>
      <w:tr w:rsidR="003F5EFE" w:rsidTr="00B1165F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3F5EFE" w:rsidRPr="00100B26" w:rsidRDefault="007834A9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Standort</w:t>
            </w:r>
          </w:p>
        </w:tc>
      </w:tr>
      <w:tr w:rsidR="00492794" w:rsidTr="00B1165F">
        <w:trPr>
          <w:trHeight w:hRule="exact" w:val="1009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92794" w:rsidRDefault="00492794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225" w:dyaOrig="225">
                <v:shape id="_x0000_i1069" type="#_x0000_t75" style="width:473.45pt;height:47.55pt" o:ole="">
                  <v:imagedata r:id="rId13" o:title=""/>
                </v:shape>
                <w:control r:id="rId16" w:name="TB04" w:shapeid="_x0000_i1069"/>
              </w:object>
            </w:r>
          </w:p>
        </w:tc>
      </w:tr>
      <w:tr w:rsidR="003F75DC" w:rsidTr="00B1165F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3F75DC" w:rsidRPr="00100B26" w:rsidRDefault="003F75DC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Hersteller/Typ:</w:t>
            </w:r>
          </w:p>
        </w:tc>
      </w:tr>
      <w:tr w:rsidR="00492794" w:rsidTr="00B1165F">
        <w:trPr>
          <w:trHeight w:hRule="exact" w:val="1009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492794" w:rsidRDefault="00492794" w:rsidP="00492794">
            <w:pPr>
              <w:tabs>
                <w:tab w:val="left" w:pos="9639"/>
              </w:tabs>
              <w:rPr>
                <w:noProof/>
              </w:rPr>
            </w:pPr>
            <w:r>
              <w:object w:dxaOrig="225" w:dyaOrig="225">
                <v:shape id="_x0000_i1071" type="#_x0000_t75" style="width:473.45pt;height:47.55pt" o:ole="">
                  <v:imagedata r:id="rId17" o:title=""/>
                </v:shape>
                <w:control r:id="rId18" w:name="TB05" w:shapeid="_x0000_i1071"/>
              </w:object>
            </w:r>
          </w:p>
        </w:tc>
      </w:tr>
      <w:tr w:rsidR="00087EA4" w:rsidTr="00B1165F">
        <w:trPr>
          <w:trHeight w:hRule="exact" w:val="340"/>
        </w:trPr>
        <w:tc>
          <w:tcPr>
            <w:tcW w:w="1983" w:type="dxa"/>
            <w:shd w:val="clear" w:color="auto" w:fill="auto"/>
            <w:vAlign w:val="center"/>
          </w:tcPr>
          <w:p w:rsidR="00087EA4" w:rsidRPr="006A3745" w:rsidRDefault="00087EA4" w:rsidP="00FD45AA">
            <w:pPr>
              <w:numPr>
                <w:ilvl w:val="0"/>
                <w:numId w:val="39"/>
              </w:numPr>
              <w:ind w:left="0" w:firstLine="0"/>
              <w:rPr>
                <w:rStyle w:val="Fett"/>
              </w:rPr>
            </w:pPr>
            <w:r w:rsidRPr="00100B26">
              <w:rPr>
                <w:rStyle w:val="Fett"/>
              </w:rPr>
              <w:t>Baujahr</w:t>
            </w:r>
          </w:p>
        </w:tc>
        <w:tc>
          <w:tcPr>
            <w:tcW w:w="3343" w:type="dxa"/>
            <w:gridSpan w:val="3"/>
            <w:shd w:val="clear" w:color="auto" w:fill="auto"/>
            <w:vAlign w:val="center"/>
          </w:tcPr>
          <w:p w:rsidR="00087EA4" w:rsidRPr="006A3745" w:rsidRDefault="00087EA4" w:rsidP="00087EA4">
            <w:pPr>
              <w:rPr>
                <w:rStyle w:val="Fett"/>
              </w:rPr>
            </w:pPr>
            <w:r>
              <w:object w:dxaOrig="225" w:dyaOrig="225">
                <v:shape id="_x0000_i1073" type="#_x0000_t75" style="width:42.1pt;height:15.6pt" o:ole="" o:preferrelative="f">
                  <v:imagedata r:id="rId19" o:title=""/>
                </v:shape>
                <w:control r:id="rId20" w:name="TB06" w:shapeid="_x0000_i1073"/>
              </w:object>
            </w:r>
          </w:p>
        </w:tc>
        <w:tc>
          <w:tcPr>
            <w:tcW w:w="4335" w:type="dxa"/>
            <w:gridSpan w:val="2"/>
            <w:shd w:val="clear" w:color="auto" w:fill="auto"/>
            <w:vAlign w:val="center"/>
          </w:tcPr>
          <w:p w:rsidR="00087EA4" w:rsidRPr="006A3745" w:rsidRDefault="00087EA4" w:rsidP="00087EA4">
            <w:pPr>
              <w:rPr>
                <w:rStyle w:val="Fett"/>
              </w:rPr>
            </w:pPr>
          </w:p>
        </w:tc>
      </w:tr>
      <w:tr w:rsidR="003F75DC" w:rsidTr="00B1165F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3F75DC" w:rsidRPr="003F75DC" w:rsidRDefault="003F75DC" w:rsidP="00FD45AA">
            <w:pPr>
              <w:numPr>
                <w:ilvl w:val="0"/>
                <w:numId w:val="39"/>
              </w:numPr>
              <w:ind w:left="0" w:firstLine="0"/>
              <w:rPr>
                <w:b/>
                <w:noProof/>
              </w:rPr>
            </w:pPr>
            <w:r w:rsidRPr="006A3745">
              <w:rPr>
                <w:rStyle w:val="Fett"/>
              </w:rPr>
              <w:t>Allgemeine Beschreibung/Nutzung:</w:t>
            </w:r>
          </w:p>
        </w:tc>
      </w:tr>
      <w:tr w:rsidR="00F704CF" w:rsidTr="00B1165F">
        <w:trPr>
          <w:trHeight w:hRule="exact" w:val="271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F704CF" w:rsidRDefault="00F704CF" w:rsidP="00FD45AA">
            <w:pPr>
              <w:tabs>
                <w:tab w:val="left" w:pos="142"/>
              </w:tabs>
              <w:rPr>
                <w:b/>
                <w:noProof/>
              </w:rPr>
            </w:pPr>
            <w:r>
              <w:object w:dxaOrig="225" w:dyaOrig="225">
                <v:shape id="_x0000_i1075" type="#_x0000_t75" style="width:473.45pt;height:133.8pt" o:ole="">
                  <v:imagedata r:id="rId21" o:title=""/>
                </v:shape>
                <w:control r:id="rId22" w:name="TB07" w:shapeid="_x0000_i1075"/>
              </w:object>
            </w:r>
          </w:p>
        </w:tc>
      </w:tr>
      <w:tr w:rsidR="001269EF" w:rsidTr="00B1165F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1269EF" w:rsidRDefault="001269EF" w:rsidP="00FD45AA">
            <w:pPr>
              <w:tabs>
                <w:tab w:val="left" w:pos="142"/>
              </w:tabs>
            </w:pPr>
          </w:p>
        </w:tc>
      </w:tr>
      <w:tr w:rsidR="00B83A29" w:rsidTr="00B1165F">
        <w:trPr>
          <w:trHeight w:hRule="exact" w:val="34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B83A29" w:rsidRPr="00100B26" w:rsidRDefault="00B83A29" w:rsidP="00FD45AA">
            <w:pPr>
              <w:numPr>
                <w:ilvl w:val="0"/>
                <w:numId w:val="39"/>
              </w:numPr>
              <w:spacing w:line="360" w:lineRule="auto"/>
              <w:ind w:left="34" w:firstLine="0"/>
              <w:jc w:val="both"/>
              <w:rPr>
                <w:rStyle w:val="Fett"/>
              </w:rPr>
            </w:pPr>
            <w:r w:rsidRPr="00100B26">
              <w:rPr>
                <w:rStyle w:val="Fett"/>
              </w:rPr>
              <w:t>Technische Daten:</w:t>
            </w:r>
          </w:p>
          <w:p w:rsidR="00B83A29" w:rsidRDefault="00B83A29" w:rsidP="00FD45AA">
            <w:pPr>
              <w:tabs>
                <w:tab w:val="left" w:pos="142"/>
              </w:tabs>
              <w:ind w:left="34"/>
            </w:pPr>
          </w:p>
        </w:tc>
      </w:tr>
      <w:tr w:rsidR="007B330D" w:rsidTr="00B1165F">
        <w:trPr>
          <w:trHeight w:val="3390"/>
        </w:trPr>
        <w:tc>
          <w:tcPr>
            <w:tcW w:w="9661" w:type="dxa"/>
            <w:gridSpan w:val="6"/>
            <w:shd w:val="clear" w:color="auto" w:fill="auto"/>
            <w:vAlign w:val="center"/>
          </w:tcPr>
          <w:p w:rsidR="007B330D" w:rsidRDefault="007B330D" w:rsidP="00FD45AA">
            <w:pPr>
              <w:ind w:left="34"/>
            </w:pPr>
            <w:r>
              <w:object w:dxaOrig="225" w:dyaOrig="225">
                <v:shape id="_x0000_i1077" type="#_x0000_t75" style="width:473.45pt;height:159.6pt" o:ole="">
                  <v:imagedata r:id="rId23" o:title=""/>
                </v:shape>
                <w:control r:id="rId24" w:name="TB08" w:shapeid="_x0000_i1077"/>
              </w:object>
            </w:r>
          </w:p>
        </w:tc>
      </w:tr>
    </w:tbl>
    <w:p w:rsidR="0069523A" w:rsidRDefault="00B429E7" w:rsidP="00C623BE">
      <w:bookmarkStart w:id="0" w:name="_GoBack"/>
      <w:r>
        <w:t xml:space="preserve">                                                                                </w:t>
      </w:r>
    </w:p>
    <w:p w:rsidR="001269EF" w:rsidRDefault="001269EF" w:rsidP="00883299">
      <w:pPr>
        <w:pStyle w:val="berschrift1"/>
        <w:rPr>
          <w:b/>
          <w:szCs w:val="28"/>
        </w:rPr>
        <w:sectPr w:rsidR="001269EF" w:rsidSect="00B32B94">
          <w:footerReference w:type="default" r:id="rId25"/>
          <w:pgSz w:w="11906" w:h="16838"/>
          <w:pgMar w:top="851" w:right="1134" w:bottom="1134" w:left="1134" w:header="720" w:footer="11" w:gutter="0"/>
          <w:pgNumType w:start="43"/>
          <w:cols w:space="720"/>
          <w:docGrid w:linePitch="326"/>
        </w:sectPr>
      </w:pPr>
    </w:p>
    <w:tbl>
      <w:tblPr>
        <w:tblW w:w="6982" w:type="dxa"/>
        <w:jc w:val="center"/>
        <w:tblLook w:val="04A0" w:firstRow="1" w:lastRow="0" w:firstColumn="1" w:lastColumn="0" w:noHBand="0" w:noVBand="1"/>
      </w:tblPr>
      <w:tblGrid>
        <w:gridCol w:w="3995"/>
        <w:gridCol w:w="605"/>
        <w:gridCol w:w="831"/>
        <w:gridCol w:w="714"/>
        <w:gridCol w:w="837"/>
      </w:tblGrid>
      <w:tr w:rsidR="000B53E4" w:rsidRPr="001815C7" w:rsidTr="000B53E4">
        <w:trPr>
          <w:jc w:val="center"/>
        </w:trPr>
        <w:tc>
          <w:tcPr>
            <w:tcW w:w="3995" w:type="dxa"/>
            <w:shd w:val="clear" w:color="auto" w:fill="auto"/>
          </w:tcPr>
          <w:bookmarkEnd w:id="0"/>
          <w:p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Deckblatt für Arbeitskarte</w:t>
            </w:r>
          </w:p>
        </w:tc>
        <w:tc>
          <w:tcPr>
            <w:tcW w:w="605" w:type="dxa"/>
            <w:shd w:val="clear" w:color="auto" w:fill="auto"/>
          </w:tcPr>
          <w:p w:rsidR="000B53E4" w:rsidRPr="001815C7" w:rsidRDefault="000B53E4" w:rsidP="000B53E4">
            <w:pPr>
              <w:pStyle w:val="berschrift1"/>
              <w:jc w:val="left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Nr.</w:t>
            </w:r>
          </w:p>
        </w:tc>
        <w:tc>
          <w:tcPr>
            <w:tcW w:w="831" w:type="dxa"/>
            <w:shd w:val="clear" w:color="auto" w:fill="auto"/>
          </w:tcPr>
          <w:p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object w:dxaOrig="225" w:dyaOrig="225">
                <v:shape id="_x0000_i1079" type="#_x0000_t75" style="width:30.55pt;height:15.6pt" o:ole="">
                  <v:imagedata r:id="rId8" o:title=""/>
                </v:shape>
                <w:control r:id="rId26" w:name="TB081" w:shapeid="_x0000_i1079"/>
              </w:object>
            </w:r>
          </w:p>
        </w:tc>
        <w:tc>
          <w:tcPr>
            <w:tcW w:w="714" w:type="dxa"/>
            <w:shd w:val="clear" w:color="auto" w:fill="auto"/>
          </w:tcPr>
          <w:p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 w:rsidRPr="001815C7">
              <w:rPr>
                <w:b/>
                <w:szCs w:val="28"/>
              </w:rPr>
              <w:t>von</w:t>
            </w:r>
          </w:p>
        </w:tc>
        <w:tc>
          <w:tcPr>
            <w:tcW w:w="837" w:type="dxa"/>
            <w:shd w:val="clear" w:color="auto" w:fill="auto"/>
          </w:tcPr>
          <w:p w:rsidR="000B53E4" w:rsidRPr="001815C7" w:rsidRDefault="000B53E4" w:rsidP="000B53E4">
            <w:pPr>
              <w:pStyle w:val="berschrift1"/>
              <w:rPr>
                <w:b/>
                <w:szCs w:val="28"/>
              </w:rPr>
            </w:pPr>
            <w:r>
              <w:object w:dxaOrig="225" w:dyaOrig="225">
                <v:shape id="_x0000_i1082" type="#_x0000_t75" style="width:30.55pt;height:15.6pt" o:ole="">
                  <v:imagedata r:id="rId8" o:title=""/>
                </v:shape>
                <w:control r:id="rId27" w:name="TB082" w:shapeid="_x0000_i1082"/>
              </w:object>
            </w:r>
          </w:p>
        </w:tc>
      </w:tr>
    </w:tbl>
    <w:p w:rsidR="000B53E4" w:rsidRPr="000B53E4" w:rsidRDefault="000B53E4" w:rsidP="000B53E4"/>
    <w:tbl>
      <w:tblPr>
        <w:tblW w:w="9724" w:type="dxa"/>
        <w:tblInd w:w="130" w:type="dxa"/>
        <w:tblLook w:val="04A0" w:firstRow="1" w:lastRow="0" w:firstColumn="1" w:lastColumn="0" w:noHBand="0" w:noVBand="1"/>
      </w:tblPr>
      <w:tblGrid>
        <w:gridCol w:w="2276"/>
        <w:gridCol w:w="634"/>
        <w:gridCol w:w="1178"/>
        <w:gridCol w:w="2774"/>
        <w:gridCol w:w="2862"/>
      </w:tblGrid>
      <w:tr w:rsidR="00087EA4" w:rsidTr="00B1165F">
        <w:trPr>
          <w:trHeight w:hRule="exact" w:val="340"/>
        </w:trPr>
        <w:tc>
          <w:tcPr>
            <w:tcW w:w="2276" w:type="dxa"/>
            <w:shd w:val="clear" w:color="auto" w:fill="auto"/>
            <w:vAlign w:val="center"/>
          </w:tcPr>
          <w:p w:rsidR="00087EA4" w:rsidRDefault="00FC30CE" w:rsidP="00B32B94">
            <w:pPr>
              <w:tabs>
                <w:tab w:val="right" w:pos="9815"/>
              </w:tabs>
            </w:pPr>
            <w:r>
              <w:rPr>
                <w:b/>
                <w:u w:val="single"/>
              </w:rPr>
              <w:t>Anhang 2</w:t>
            </w:r>
            <w:r w:rsidR="00087EA4" w:rsidRPr="00962A9A">
              <w:rPr>
                <w:b/>
                <w:u w:val="single"/>
              </w:rPr>
              <w:t xml:space="preserve"> zum </w:t>
            </w:r>
          </w:p>
        </w:tc>
        <w:tc>
          <w:tcPr>
            <w:tcW w:w="634" w:type="dxa"/>
            <w:shd w:val="clear" w:color="auto" w:fill="auto"/>
            <w:vAlign w:val="center"/>
          </w:tcPr>
          <w:p w:rsidR="00087EA4" w:rsidRDefault="00087EA4" w:rsidP="00087EA4">
            <w:pPr>
              <w:tabs>
                <w:tab w:val="left" w:pos="9639"/>
              </w:tabs>
            </w:pPr>
          </w:p>
        </w:tc>
        <w:tc>
          <w:tcPr>
            <w:tcW w:w="3952" w:type="dxa"/>
            <w:gridSpan w:val="2"/>
            <w:shd w:val="clear" w:color="auto" w:fill="auto"/>
            <w:vAlign w:val="center"/>
          </w:tcPr>
          <w:p w:rsidR="00087EA4" w:rsidRPr="00B32B94" w:rsidRDefault="00087EA4" w:rsidP="00087EA4">
            <w:pPr>
              <w:tabs>
                <w:tab w:val="left" w:pos="9639"/>
              </w:tabs>
              <w:ind w:left="1454"/>
              <w:jc w:val="right"/>
              <w:rPr>
                <w:b/>
              </w:rPr>
            </w:pPr>
            <w:r w:rsidRPr="00B32B94">
              <w:rPr>
                <w:b/>
              </w:rPr>
              <w:t>Datum: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087EA4" w:rsidRDefault="00087EA4" w:rsidP="00FC30CE">
            <w:pPr>
              <w:tabs>
                <w:tab w:val="right" w:pos="3304"/>
                <w:tab w:val="left" w:pos="9639"/>
              </w:tabs>
              <w:ind w:left="16" w:right="12"/>
              <w:jc w:val="right"/>
            </w:pPr>
            <w:r>
              <w:object w:dxaOrig="225" w:dyaOrig="225">
                <v:shape id="_x0000_i1084" type="#_x0000_t75" style="width:84.9pt;height:15.6pt" o:ole="">
                  <v:imagedata r:id="rId28" o:title=""/>
                </v:shape>
                <w:control r:id="rId29" w:name="TB09" w:shapeid="_x0000_i1084"/>
              </w:object>
            </w:r>
          </w:p>
        </w:tc>
      </w:tr>
      <w:tr w:rsidR="00783A1F" w:rsidTr="00B1165F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783A1F" w:rsidRDefault="00783A1F" w:rsidP="00FD45AA">
            <w:pPr>
              <w:tabs>
                <w:tab w:val="left" w:pos="9639"/>
              </w:tabs>
              <w:rPr>
                <w:noProof/>
              </w:rPr>
            </w:pPr>
            <w:r>
              <w:object w:dxaOrig="225" w:dyaOrig="225">
                <v:shape id="_x0000_i1086" type="#_x0000_t75" style="width:473.45pt;height:47.55pt" o:ole="">
                  <v:imagedata r:id="rId13" o:title=""/>
                </v:shape>
                <w:control r:id="rId30" w:name="TB10" w:shapeid="_x0000_i1086"/>
              </w:object>
            </w:r>
          </w:p>
        </w:tc>
      </w:tr>
      <w:tr w:rsidR="00087EA4" w:rsidTr="00B1165F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087EA4" w:rsidRDefault="00087EA4" w:rsidP="00FD45AA">
            <w:pPr>
              <w:tabs>
                <w:tab w:val="left" w:pos="9639"/>
              </w:tabs>
              <w:rPr>
                <w:noProof/>
              </w:rPr>
            </w:pPr>
            <w:r>
              <w:rPr>
                <w:b/>
              </w:rPr>
              <w:t>Arbeitskarte für</w:t>
            </w:r>
          </w:p>
        </w:tc>
      </w:tr>
      <w:tr w:rsidR="002558AA" w:rsidTr="00B1165F">
        <w:trPr>
          <w:trHeight w:val="101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2558AA" w:rsidRDefault="002558AA" w:rsidP="00FD45AA">
            <w:pPr>
              <w:ind w:right="-172"/>
              <w:rPr>
                <w:noProof/>
              </w:rPr>
            </w:pPr>
            <w:r>
              <w:object w:dxaOrig="225" w:dyaOrig="225">
                <v:shape id="_x0000_i1088" type="#_x0000_t75" style="width:473.45pt;height:47.55pt" o:ole="">
                  <v:imagedata r:id="rId13" o:title=""/>
                </v:shape>
                <w:control r:id="rId31" w:name="TB11" w:shapeid="_x0000_i1088"/>
              </w:object>
            </w:r>
          </w:p>
        </w:tc>
      </w:tr>
      <w:tr w:rsidR="00087EA4" w:rsidTr="00B1165F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087EA4" w:rsidRDefault="00087EA4" w:rsidP="00C07AA4">
            <w:pPr>
              <w:tabs>
                <w:tab w:val="left" w:pos="9639"/>
              </w:tabs>
              <w:jc w:val="center"/>
              <w:rPr>
                <w:noProof/>
              </w:rPr>
            </w:pPr>
            <w:r>
              <w:rPr>
                <w:sz w:val="20"/>
              </w:rPr>
              <w:t>(Anlagenart, Bezeichnung der Anlage)</w:t>
            </w:r>
          </w:p>
        </w:tc>
      </w:tr>
      <w:tr w:rsidR="00087EA4" w:rsidTr="00B1165F">
        <w:trPr>
          <w:trHeight w:hRule="exact" w:val="340"/>
        </w:trPr>
        <w:tc>
          <w:tcPr>
            <w:tcW w:w="9724" w:type="dxa"/>
            <w:gridSpan w:val="5"/>
            <w:shd w:val="clear" w:color="auto" w:fill="auto"/>
            <w:vAlign w:val="center"/>
          </w:tcPr>
          <w:p w:rsidR="00087EA4" w:rsidRPr="00100B26" w:rsidRDefault="00087EA4" w:rsidP="00FD45AA">
            <w:pPr>
              <w:tabs>
                <w:tab w:val="left" w:pos="567"/>
                <w:tab w:val="left" w:pos="1134"/>
                <w:tab w:val="left" w:pos="3969"/>
                <w:tab w:val="left" w:pos="6237"/>
                <w:tab w:val="left" w:pos="7372"/>
              </w:tabs>
              <w:rPr>
                <w:rStyle w:val="Fett"/>
              </w:rPr>
            </w:pPr>
            <w:r w:rsidRPr="002214AF">
              <w:rPr>
                <w:b/>
                <w:szCs w:val="24"/>
              </w:rPr>
              <w:t>Besondere Hinweise für die Kostengruppe</w:t>
            </w:r>
          </w:p>
        </w:tc>
      </w:tr>
      <w:tr w:rsidR="00C83D5B" w:rsidTr="00B1165F">
        <w:trPr>
          <w:trHeight w:val="9170"/>
        </w:trPr>
        <w:tc>
          <w:tcPr>
            <w:tcW w:w="9724" w:type="dxa"/>
            <w:gridSpan w:val="5"/>
            <w:shd w:val="clear" w:color="auto" w:fill="auto"/>
          </w:tcPr>
          <w:p w:rsidR="00C83D5B" w:rsidRDefault="00C83D5B" w:rsidP="00C83D5B">
            <w:pPr>
              <w:tabs>
                <w:tab w:val="left" w:pos="9639"/>
              </w:tabs>
              <w:rPr>
                <w:noProof/>
              </w:rPr>
            </w:pPr>
            <w:r>
              <w:object w:dxaOrig="225" w:dyaOrig="225">
                <v:shape id="_x0000_i1090" type="#_x0000_t75" style="width:474.1pt;height:456.45pt" o:ole="">
                  <v:imagedata r:id="rId32" o:title=""/>
                </v:shape>
                <w:control r:id="rId33" w:name="TB12" w:shapeid="_x0000_i1090"/>
              </w:object>
            </w:r>
          </w:p>
        </w:tc>
      </w:tr>
      <w:tr w:rsidR="001269EF" w:rsidTr="00B1165F">
        <w:trPr>
          <w:trHeight w:hRule="exact" w:val="680"/>
        </w:trPr>
        <w:tc>
          <w:tcPr>
            <w:tcW w:w="4088" w:type="dxa"/>
            <w:gridSpan w:val="3"/>
            <w:shd w:val="clear" w:color="auto" w:fill="auto"/>
            <w:vAlign w:val="center"/>
          </w:tcPr>
          <w:p w:rsidR="001269EF" w:rsidRDefault="001269EF" w:rsidP="001269EF">
            <w:pPr>
              <w:tabs>
                <w:tab w:val="left" w:pos="142"/>
              </w:tabs>
              <w:jc w:val="both"/>
            </w:pPr>
          </w:p>
        </w:tc>
        <w:tc>
          <w:tcPr>
            <w:tcW w:w="5636" w:type="dxa"/>
            <w:gridSpan w:val="2"/>
            <w:shd w:val="clear" w:color="auto" w:fill="auto"/>
            <w:vAlign w:val="center"/>
          </w:tcPr>
          <w:p w:rsidR="001269EF" w:rsidRDefault="001269EF" w:rsidP="001269EF">
            <w:pPr>
              <w:tabs>
                <w:tab w:val="left" w:pos="142"/>
              </w:tabs>
              <w:jc w:val="right"/>
            </w:pPr>
          </w:p>
        </w:tc>
      </w:tr>
    </w:tbl>
    <w:p w:rsidR="00B429E7" w:rsidRDefault="00EE48DF" w:rsidP="00FD45AA">
      <w:r>
        <w:t xml:space="preserve">    </w:t>
      </w:r>
      <w:r>
        <w:tab/>
        <w:t xml:space="preserve">                         </w:t>
      </w:r>
    </w:p>
    <w:sectPr w:rsidR="00B429E7" w:rsidSect="00C07AA4">
      <w:footerReference w:type="default" r:id="rId34"/>
      <w:pgSz w:w="11906" w:h="16838"/>
      <w:pgMar w:top="851" w:right="1134" w:bottom="851" w:left="1134" w:header="720" w:footer="39" w:gutter="0"/>
      <w:pgNumType w:start="4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0A6" w:rsidRDefault="004250A6">
      <w:r>
        <w:separator/>
      </w:r>
    </w:p>
  </w:endnote>
  <w:endnote w:type="continuationSeparator" w:id="0">
    <w:p w:rsidR="004250A6" w:rsidRDefault="00425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A4" w:rsidRPr="00192E92" w:rsidRDefault="00C07AA4" w:rsidP="00FD7D77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C07AA4" w:rsidTr="00C07AA4">
      <w:trPr>
        <w:trHeight w:val="340"/>
      </w:trPr>
      <w:tc>
        <w:tcPr>
          <w:tcW w:w="2183" w:type="dxa"/>
          <w:vAlign w:val="center"/>
        </w:tcPr>
        <w:p w:rsidR="00C07AA4" w:rsidRDefault="002C0802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I</w:t>
          </w:r>
          <w:r w:rsidR="00C07AA4">
            <w:rPr>
              <w:sz w:val="18"/>
            </w:rPr>
            <w:t>nstandBHKW 2020</w:t>
          </w:r>
        </w:p>
      </w:tc>
      <w:tc>
        <w:tcPr>
          <w:tcW w:w="5489" w:type="dxa"/>
          <w:vAlign w:val="center"/>
        </w:tcPr>
        <w:p w:rsidR="00C07AA4" w:rsidRDefault="00C07AA4" w:rsidP="009F5FDC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Bestandsliste</w:t>
          </w:r>
        </w:p>
      </w:tc>
      <w:tc>
        <w:tcPr>
          <w:tcW w:w="2179" w:type="dxa"/>
          <w:vAlign w:val="center"/>
        </w:tcPr>
        <w:p w:rsidR="00C07AA4" w:rsidRPr="0020723F" w:rsidRDefault="000D5A74" w:rsidP="009F5FDC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1114425" cy="400050"/>
                <wp:effectExtent l="0" t="0" r="9525" b="0"/>
                <wp:docPr id="35" name="Bild 35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5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07AA4" w:rsidRPr="00343E09" w:rsidRDefault="00C07AA4" w:rsidP="00895E97">
    <w:pPr>
      <w:pStyle w:val="Fuzeile"/>
      <w:tabs>
        <w:tab w:val="clear" w:pos="4536"/>
        <w:tab w:val="clear" w:pos="9072"/>
        <w:tab w:val="left" w:pos="2930"/>
      </w:tabs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AA4" w:rsidRPr="00192E92" w:rsidRDefault="00C07AA4" w:rsidP="00FD7D77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985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83"/>
      <w:gridCol w:w="5489"/>
      <w:gridCol w:w="2179"/>
    </w:tblGrid>
    <w:tr w:rsidR="00C07AA4" w:rsidTr="00DB74F4">
      <w:trPr>
        <w:trHeight w:val="340"/>
      </w:trPr>
      <w:tc>
        <w:tcPr>
          <w:tcW w:w="2197" w:type="dxa"/>
          <w:vAlign w:val="center"/>
        </w:tcPr>
        <w:p w:rsidR="00C07AA4" w:rsidRDefault="00C07AA4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InstandBHKW 2020</w:t>
          </w:r>
        </w:p>
      </w:tc>
      <w:tc>
        <w:tcPr>
          <w:tcW w:w="5528" w:type="dxa"/>
          <w:vAlign w:val="center"/>
        </w:tcPr>
        <w:p w:rsidR="00C07AA4" w:rsidRDefault="00C07AA4" w:rsidP="00895E97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Deckblatt für Arbeitskarte</w:t>
          </w:r>
        </w:p>
      </w:tc>
      <w:tc>
        <w:tcPr>
          <w:tcW w:w="2194" w:type="dxa"/>
          <w:vAlign w:val="center"/>
        </w:tcPr>
        <w:p w:rsidR="00C07AA4" w:rsidRPr="0020723F" w:rsidRDefault="000D5A74" w:rsidP="00895E97">
          <w:pPr>
            <w:pStyle w:val="Fuzeile"/>
            <w:jc w:val="center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1114425" cy="400050"/>
                <wp:effectExtent l="0" t="0" r="9525" b="0"/>
                <wp:docPr id="36" name="Bild 36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6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07AA4" w:rsidRPr="00343E09" w:rsidRDefault="00C07AA4" w:rsidP="00DB6468">
    <w:pPr>
      <w:pStyle w:val="Fuzeile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0A6" w:rsidRDefault="004250A6">
      <w:r>
        <w:separator/>
      </w:r>
    </w:p>
  </w:footnote>
  <w:footnote w:type="continuationSeparator" w:id="0">
    <w:p w:rsidR="004250A6" w:rsidRDefault="00425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B05A8B"/>
    <w:multiLevelType w:val="singleLevel"/>
    <w:tmpl w:val="ACA23D96"/>
    <w:lvl w:ilvl="0">
      <w:start w:val="3"/>
      <w:numFmt w:val="bullet"/>
      <w:lvlText w:val=""/>
      <w:lvlJc w:val="left"/>
      <w:pPr>
        <w:tabs>
          <w:tab w:val="num" w:pos="987"/>
        </w:tabs>
        <w:ind w:left="987" w:hanging="420"/>
      </w:pPr>
      <w:rPr>
        <w:rFonts w:ascii="Wingdings" w:hAnsi="Wingdings" w:hint="default"/>
      </w:rPr>
    </w:lvl>
  </w:abstractNum>
  <w:abstractNum w:abstractNumId="2" w15:restartNumberingAfterBreak="0">
    <w:nsid w:val="03947A71"/>
    <w:multiLevelType w:val="hybridMultilevel"/>
    <w:tmpl w:val="22764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C063B"/>
    <w:multiLevelType w:val="multilevel"/>
    <w:tmpl w:val="7BA03F8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559495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AE1E06"/>
    <w:multiLevelType w:val="hybridMultilevel"/>
    <w:tmpl w:val="8AC2A6D8"/>
    <w:lvl w:ilvl="0" w:tplc="0407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8596EB9"/>
    <w:multiLevelType w:val="multilevel"/>
    <w:tmpl w:val="1DD013DA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B5C6E46"/>
    <w:multiLevelType w:val="hybridMultilevel"/>
    <w:tmpl w:val="51D6E5E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A00F88"/>
    <w:multiLevelType w:val="singleLevel"/>
    <w:tmpl w:val="EAF202D8"/>
    <w:lvl w:ilvl="0">
      <w:start w:val="480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9" w15:restartNumberingAfterBreak="0">
    <w:nsid w:val="0D6C18BF"/>
    <w:multiLevelType w:val="hybridMultilevel"/>
    <w:tmpl w:val="2F80BFC6"/>
    <w:lvl w:ilvl="0" w:tplc="CEB48274">
      <w:start w:val="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841E7"/>
    <w:multiLevelType w:val="multilevel"/>
    <w:tmpl w:val="82D817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5675DE"/>
    <w:multiLevelType w:val="multilevel"/>
    <w:tmpl w:val="477E1870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2B41892"/>
    <w:multiLevelType w:val="hybridMultilevel"/>
    <w:tmpl w:val="1E981B20"/>
    <w:lvl w:ilvl="0" w:tplc="F766B068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1232A"/>
    <w:multiLevelType w:val="hybridMultilevel"/>
    <w:tmpl w:val="57B6749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D3774C"/>
    <w:multiLevelType w:val="hybridMultilevel"/>
    <w:tmpl w:val="5D68C0F0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281D20D7"/>
    <w:multiLevelType w:val="multilevel"/>
    <w:tmpl w:val="125A54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94766A"/>
    <w:multiLevelType w:val="hybridMultilevel"/>
    <w:tmpl w:val="CE8ECED8"/>
    <w:lvl w:ilvl="0" w:tplc="04070001">
      <w:start w:val="1"/>
      <w:numFmt w:val="bullet"/>
      <w:lvlText w:val="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D8CE0E50">
      <w:numFmt w:val="bullet"/>
      <w:lvlText w:val="-"/>
      <w:lvlJc w:val="left"/>
      <w:pPr>
        <w:tabs>
          <w:tab w:val="num" w:pos="2716"/>
        </w:tabs>
        <w:ind w:left="2716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17" w15:restartNumberingAfterBreak="0">
    <w:nsid w:val="2A912949"/>
    <w:multiLevelType w:val="hybridMultilevel"/>
    <w:tmpl w:val="B68A4C12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8658E"/>
    <w:multiLevelType w:val="hybridMultilevel"/>
    <w:tmpl w:val="898C233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2073F"/>
    <w:multiLevelType w:val="singleLevel"/>
    <w:tmpl w:val="4FAE2F6C"/>
    <w:lvl w:ilvl="0">
      <w:start w:val="3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345A0D6A"/>
    <w:multiLevelType w:val="multilevel"/>
    <w:tmpl w:val="B4BAF280"/>
    <w:lvl w:ilvl="0">
      <w:start w:val="4"/>
      <w:numFmt w:val="decimal"/>
      <w:lvlText w:val="%1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89A232B"/>
    <w:multiLevelType w:val="hybridMultilevel"/>
    <w:tmpl w:val="55EA6AE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9DD210B"/>
    <w:multiLevelType w:val="hybridMultilevel"/>
    <w:tmpl w:val="A02AF076"/>
    <w:lvl w:ilvl="0" w:tplc="0407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8371DED"/>
    <w:multiLevelType w:val="hybridMultilevel"/>
    <w:tmpl w:val="43B4CB8E"/>
    <w:lvl w:ilvl="0" w:tplc="B2D6591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4" w15:restartNumberingAfterBreak="0">
    <w:nsid w:val="4A2E19FD"/>
    <w:multiLevelType w:val="multilevel"/>
    <w:tmpl w:val="8948FC2E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C145D9D"/>
    <w:multiLevelType w:val="multilevel"/>
    <w:tmpl w:val="228CBB6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C2730E0"/>
    <w:multiLevelType w:val="multilevel"/>
    <w:tmpl w:val="5FF2316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</w:abstractNum>
  <w:abstractNum w:abstractNumId="27" w15:restartNumberingAfterBreak="0">
    <w:nsid w:val="50A93053"/>
    <w:multiLevelType w:val="hybridMultilevel"/>
    <w:tmpl w:val="6D0830FA"/>
    <w:lvl w:ilvl="0" w:tplc="D95C253A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8" w15:restartNumberingAfterBreak="0">
    <w:nsid w:val="55E8741B"/>
    <w:multiLevelType w:val="hybridMultilevel"/>
    <w:tmpl w:val="82D81734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3229DB"/>
    <w:multiLevelType w:val="hybridMultilevel"/>
    <w:tmpl w:val="053AFE1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92F83"/>
    <w:multiLevelType w:val="hybridMultilevel"/>
    <w:tmpl w:val="22160550"/>
    <w:lvl w:ilvl="0" w:tplc="75CC8232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B214E0"/>
    <w:multiLevelType w:val="multilevel"/>
    <w:tmpl w:val="31448656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2" w15:restartNumberingAfterBreak="0">
    <w:nsid w:val="62C20584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A62457"/>
    <w:multiLevelType w:val="multilevel"/>
    <w:tmpl w:val="6D0830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4" w15:restartNumberingAfterBreak="0">
    <w:nsid w:val="6ADF2A05"/>
    <w:multiLevelType w:val="hybridMultilevel"/>
    <w:tmpl w:val="88023976"/>
    <w:lvl w:ilvl="0" w:tplc="AFD88726">
      <w:start w:val="1"/>
      <w:numFmt w:val="decimal"/>
      <w:lvlText w:val="%1.   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C5793F"/>
    <w:multiLevelType w:val="hybridMultilevel"/>
    <w:tmpl w:val="8F5A0438"/>
    <w:lvl w:ilvl="0" w:tplc="21E2243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3B0197"/>
    <w:multiLevelType w:val="multilevel"/>
    <w:tmpl w:val="6DC23066"/>
    <w:lvl w:ilvl="0">
      <w:start w:val="8"/>
      <w:numFmt w:val="decimal"/>
      <w:lvlText w:val="%1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6"/>
        </w:tabs>
        <w:ind w:left="706" w:hanging="706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CB7E62"/>
    <w:multiLevelType w:val="hybridMultilevel"/>
    <w:tmpl w:val="D084093C"/>
    <w:lvl w:ilvl="0" w:tplc="68F858B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16590"/>
    <w:multiLevelType w:val="multilevel"/>
    <w:tmpl w:val="13700A3A"/>
    <w:lvl w:ilvl="0">
      <w:start w:val="2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2160"/>
      <w:lvlJc w:val="left"/>
      <w:pPr>
        <w:ind w:left="2160" w:hanging="2160"/>
      </w:pPr>
    </w:lvl>
  </w:abstractNum>
  <w:abstractNum w:abstractNumId="39" w15:restartNumberingAfterBreak="0">
    <w:nsid w:val="7CDD0E5B"/>
    <w:multiLevelType w:val="hybridMultilevel"/>
    <w:tmpl w:val="F55C4B24"/>
    <w:lvl w:ilvl="0" w:tplc="0407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7F7861BB"/>
    <w:multiLevelType w:val="singleLevel"/>
    <w:tmpl w:val="E0A2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num w:numId="1">
    <w:abstractNumId w:val="38"/>
  </w:num>
  <w:num w:numId="2">
    <w:abstractNumId w:val="31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30" w:hanging="360"/>
        </w:pPr>
        <w:rPr>
          <w:rFonts w:ascii="Symbol" w:hAnsi="Symbol" w:hint="default"/>
        </w:rPr>
      </w:lvl>
    </w:lvlOverride>
  </w:num>
  <w:num w:numId="4">
    <w:abstractNumId w:val="25"/>
  </w:num>
  <w:num w:numId="5">
    <w:abstractNumId w:val="15"/>
  </w:num>
  <w:num w:numId="6">
    <w:abstractNumId w:val="1"/>
  </w:num>
  <w:num w:numId="7">
    <w:abstractNumId w:val="19"/>
  </w:num>
  <w:num w:numId="8">
    <w:abstractNumId w:val="8"/>
  </w:num>
  <w:num w:numId="9">
    <w:abstractNumId w:val="4"/>
  </w:num>
  <w:num w:numId="10">
    <w:abstractNumId w:val="26"/>
  </w:num>
  <w:num w:numId="11">
    <w:abstractNumId w:val="40"/>
  </w:num>
  <w:num w:numId="12">
    <w:abstractNumId w:val="6"/>
  </w:num>
  <w:num w:numId="13">
    <w:abstractNumId w:val="30"/>
  </w:num>
  <w:num w:numId="14">
    <w:abstractNumId w:val="13"/>
  </w:num>
  <w:num w:numId="15">
    <w:abstractNumId w:val="5"/>
  </w:num>
  <w:num w:numId="16">
    <w:abstractNumId w:val="17"/>
  </w:num>
  <w:num w:numId="17">
    <w:abstractNumId w:val="28"/>
  </w:num>
  <w:num w:numId="18">
    <w:abstractNumId w:val="10"/>
  </w:num>
  <w:num w:numId="19">
    <w:abstractNumId w:val="3"/>
  </w:num>
  <w:num w:numId="20">
    <w:abstractNumId w:val="29"/>
  </w:num>
  <w:num w:numId="21">
    <w:abstractNumId w:val="37"/>
  </w:num>
  <w:num w:numId="22">
    <w:abstractNumId w:val="39"/>
  </w:num>
  <w:num w:numId="23">
    <w:abstractNumId w:val="20"/>
  </w:num>
  <w:num w:numId="24">
    <w:abstractNumId w:val="12"/>
  </w:num>
  <w:num w:numId="25">
    <w:abstractNumId w:val="16"/>
  </w:num>
  <w:num w:numId="26">
    <w:abstractNumId w:val="14"/>
  </w:num>
  <w:num w:numId="27">
    <w:abstractNumId w:val="2"/>
  </w:num>
  <w:num w:numId="28">
    <w:abstractNumId w:val="21"/>
  </w:num>
  <w:num w:numId="29">
    <w:abstractNumId w:val="24"/>
  </w:num>
  <w:num w:numId="30">
    <w:abstractNumId w:val="11"/>
  </w:num>
  <w:num w:numId="31">
    <w:abstractNumId w:val="22"/>
  </w:num>
  <w:num w:numId="32">
    <w:abstractNumId w:val="23"/>
  </w:num>
  <w:num w:numId="33">
    <w:abstractNumId w:val="27"/>
  </w:num>
  <w:num w:numId="34">
    <w:abstractNumId w:val="33"/>
  </w:num>
  <w:num w:numId="35">
    <w:abstractNumId w:val="7"/>
  </w:num>
  <w:num w:numId="36">
    <w:abstractNumId w:val="9"/>
  </w:num>
  <w:num w:numId="37">
    <w:abstractNumId w:val="36"/>
  </w:num>
  <w:num w:numId="38">
    <w:abstractNumId w:val="34"/>
  </w:num>
  <w:num w:numId="39">
    <w:abstractNumId w:val="35"/>
  </w:num>
  <w:num w:numId="40">
    <w:abstractNumId w:val="18"/>
  </w:num>
  <w:num w:numId="41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9A3"/>
    <w:rsid w:val="000010EB"/>
    <w:rsid w:val="000016CA"/>
    <w:rsid w:val="00001F31"/>
    <w:rsid w:val="0000283C"/>
    <w:rsid w:val="00003628"/>
    <w:rsid w:val="00005F26"/>
    <w:rsid w:val="00006863"/>
    <w:rsid w:val="000131ED"/>
    <w:rsid w:val="00013E2C"/>
    <w:rsid w:val="00017F63"/>
    <w:rsid w:val="00022B7B"/>
    <w:rsid w:val="00023A4F"/>
    <w:rsid w:val="00034731"/>
    <w:rsid w:val="00036525"/>
    <w:rsid w:val="0004422C"/>
    <w:rsid w:val="000461D0"/>
    <w:rsid w:val="000477CD"/>
    <w:rsid w:val="00047887"/>
    <w:rsid w:val="000548D3"/>
    <w:rsid w:val="00054980"/>
    <w:rsid w:val="00056E56"/>
    <w:rsid w:val="00063DEF"/>
    <w:rsid w:val="000642C7"/>
    <w:rsid w:val="000665B3"/>
    <w:rsid w:val="00067956"/>
    <w:rsid w:val="00071020"/>
    <w:rsid w:val="000719E8"/>
    <w:rsid w:val="000779D9"/>
    <w:rsid w:val="000803C1"/>
    <w:rsid w:val="00087EA4"/>
    <w:rsid w:val="00090D66"/>
    <w:rsid w:val="00092A01"/>
    <w:rsid w:val="000944A2"/>
    <w:rsid w:val="000978E5"/>
    <w:rsid w:val="000B21D5"/>
    <w:rsid w:val="000B53E4"/>
    <w:rsid w:val="000B5745"/>
    <w:rsid w:val="000B7651"/>
    <w:rsid w:val="000C04FC"/>
    <w:rsid w:val="000C0D26"/>
    <w:rsid w:val="000C2BEC"/>
    <w:rsid w:val="000C328B"/>
    <w:rsid w:val="000C3B9D"/>
    <w:rsid w:val="000C460C"/>
    <w:rsid w:val="000C473E"/>
    <w:rsid w:val="000C7934"/>
    <w:rsid w:val="000C7D8F"/>
    <w:rsid w:val="000D3CC0"/>
    <w:rsid w:val="000D5A74"/>
    <w:rsid w:val="000D5F63"/>
    <w:rsid w:val="000D640B"/>
    <w:rsid w:val="000E13FA"/>
    <w:rsid w:val="000E141F"/>
    <w:rsid w:val="000E273A"/>
    <w:rsid w:val="000E36F8"/>
    <w:rsid w:val="000E3E1E"/>
    <w:rsid w:val="000E65EE"/>
    <w:rsid w:val="000E69DD"/>
    <w:rsid w:val="000E6EC2"/>
    <w:rsid w:val="000F063B"/>
    <w:rsid w:val="000F08EC"/>
    <w:rsid w:val="000F0ABF"/>
    <w:rsid w:val="000F1EC2"/>
    <w:rsid w:val="000F2919"/>
    <w:rsid w:val="000F4847"/>
    <w:rsid w:val="000F4AD9"/>
    <w:rsid w:val="000F5F13"/>
    <w:rsid w:val="00100B26"/>
    <w:rsid w:val="001043F0"/>
    <w:rsid w:val="00105CD5"/>
    <w:rsid w:val="00106407"/>
    <w:rsid w:val="0010683E"/>
    <w:rsid w:val="00110D9D"/>
    <w:rsid w:val="00112926"/>
    <w:rsid w:val="00112D29"/>
    <w:rsid w:val="001139C3"/>
    <w:rsid w:val="00113F64"/>
    <w:rsid w:val="00114B37"/>
    <w:rsid w:val="00120FFC"/>
    <w:rsid w:val="00124A9E"/>
    <w:rsid w:val="001269EF"/>
    <w:rsid w:val="00127D6F"/>
    <w:rsid w:val="0013183D"/>
    <w:rsid w:val="001343BC"/>
    <w:rsid w:val="00137AA1"/>
    <w:rsid w:val="001435B1"/>
    <w:rsid w:val="001451EF"/>
    <w:rsid w:val="00145E17"/>
    <w:rsid w:val="00147DD2"/>
    <w:rsid w:val="001529BD"/>
    <w:rsid w:val="00152D55"/>
    <w:rsid w:val="00153C4B"/>
    <w:rsid w:val="00154BD4"/>
    <w:rsid w:val="00155E74"/>
    <w:rsid w:val="001560D2"/>
    <w:rsid w:val="00157851"/>
    <w:rsid w:val="00160AFD"/>
    <w:rsid w:val="00164520"/>
    <w:rsid w:val="001710B3"/>
    <w:rsid w:val="001749C7"/>
    <w:rsid w:val="00175C4C"/>
    <w:rsid w:val="00175EED"/>
    <w:rsid w:val="00177119"/>
    <w:rsid w:val="00180CE4"/>
    <w:rsid w:val="001815C7"/>
    <w:rsid w:val="001844DA"/>
    <w:rsid w:val="00184D4A"/>
    <w:rsid w:val="00192E92"/>
    <w:rsid w:val="00193F7A"/>
    <w:rsid w:val="00194879"/>
    <w:rsid w:val="00196D9E"/>
    <w:rsid w:val="001A0CE1"/>
    <w:rsid w:val="001A13BC"/>
    <w:rsid w:val="001B1FAB"/>
    <w:rsid w:val="001B3C98"/>
    <w:rsid w:val="001B3FF9"/>
    <w:rsid w:val="001B4FC6"/>
    <w:rsid w:val="001B5173"/>
    <w:rsid w:val="001B6CEB"/>
    <w:rsid w:val="001B6D6E"/>
    <w:rsid w:val="001B6E25"/>
    <w:rsid w:val="001B7AEF"/>
    <w:rsid w:val="001C03AE"/>
    <w:rsid w:val="001C05EE"/>
    <w:rsid w:val="001C399D"/>
    <w:rsid w:val="001C3E87"/>
    <w:rsid w:val="001C5806"/>
    <w:rsid w:val="001D098D"/>
    <w:rsid w:val="001D26DF"/>
    <w:rsid w:val="001D3ADC"/>
    <w:rsid w:val="001E2595"/>
    <w:rsid w:val="001E4AB5"/>
    <w:rsid w:val="001E6D94"/>
    <w:rsid w:val="001F0993"/>
    <w:rsid w:val="001F6451"/>
    <w:rsid w:val="001F7E39"/>
    <w:rsid w:val="00201187"/>
    <w:rsid w:val="00202451"/>
    <w:rsid w:val="002028B0"/>
    <w:rsid w:val="00202B16"/>
    <w:rsid w:val="002065D5"/>
    <w:rsid w:val="0020723F"/>
    <w:rsid w:val="0021084E"/>
    <w:rsid w:val="00213566"/>
    <w:rsid w:val="002161C5"/>
    <w:rsid w:val="00216547"/>
    <w:rsid w:val="002174D2"/>
    <w:rsid w:val="00217B2F"/>
    <w:rsid w:val="00220427"/>
    <w:rsid w:val="0022409B"/>
    <w:rsid w:val="0023096F"/>
    <w:rsid w:val="00232974"/>
    <w:rsid w:val="002373BD"/>
    <w:rsid w:val="00237678"/>
    <w:rsid w:val="002405FB"/>
    <w:rsid w:val="00241B40"/>
    <w:rsid w:val="002429AF"/>
    <w:rsid w:val="0024397D"/>
    <w:rsid w:val="00243CD5"/>
    <w:rsid w:val="002475AD"/>
    <w:rsid w:val="00250488"/>
    <w:rsid w:val="002558AA"/>
    <w:rsid w:val="00255BB9"/>
    <w:rsid w:val="00255BEE"/>
    <w:rsid w:val="00261091"/>
    <w:rsid w:val="002654AF"/>
    <w:rsid w:val="002659D4"/>
    <w:rsid w:val="002667AB"/>
    <w:rsid w:val="002716D2"/>
    <w:rsid w:val="002737DD"/>
    <w:rsid w:val="002738F7"/>
    <w:rsid w:val="00275ACA"/>
    <w:rsid w:val="0028011D"/>
    <w:rsid w:val="00280345"/>
    <w:rsid w:val="00280437"/>
    <w:rsid w:val="00281FEF"/>
    <w:rsid w:val="002951A6"/>
    <w:rsid w:val="002955BB"/>
    <w:rsid w:val="00295F23"/>
    <w:rsid w:val="002A0237"/>
    <w:rsid w:val="002A0F5B"/>
    <w:rsid w:val="002A134A"/>
    <w:rsid w:val="002A3C2C"/>
    <w:rsid w:val="002A475C"/>
    <w:rsid w:val="002A7A60"/>
    <w:rsid w:val="002B043C"/>
    <w:rsid w:val="002B3A87"/>
    <w:rsid w:val="002B7FA4"/>
    <w:rsid w:val="002C0802"/>
    <w:rsid w:val="002C12FF"/>
    <w:rsid w:val="002C4451"/>
    <w:rsid w:val="002C67AD"/>
    <w:rsid w:val="002D05A2"/>
    <w:rsid w:val="002D063A"/>
    <w:rsid w:val="002D0ACA"/>
    <w:rsid w:val="002D11BA"/>
    <w:rsid w:val="002D42DC"/>
    <w:rsid w:val="002E0804"/>
    <w:rsid w:val="002E32D0"/>
    <w:rsid w:val="002E3AC5"/>
    <w:rsid w:val="002E5DB9"/>
    <w:rsid w:val="002E7F2A"/>
    <w:rsid w:val="002F30C6"/>
    <w:rsid w:val="002F3AC8"/>
    <w:rsid w:val="00300216"/>
    <w:rsid w:val="003030EE"/>
    <w:rsid w:val="003037AE"/>
    <w:rsid w:val="00317B47"/>
    <w:rsid w:val="0032603B"/>
    <w:rsid w:val="003319D5"/>
    <w:rsid w:val="00331E02"/>
    <w:rsid w:val="00335609"/>
    <w:rsid w:val="003367C2"/>
    <w:rsid w:val="00340D08"/>
    <w:rsid w:val="00342947"/>
    <w:rsid w:val="00343832"/>
    <w:rsid w:val="00343E09"/>
    <w:rsid w:val="003458A4"/>
    <w:rsid w:val="003479B4"/>
    <w:rsid w:val="00351C57"/>
    <w:rsid w:val="00354389"/>
    <w:rsid w:val="00355DE2"/>
    <w:rsid w:val="0035639B"/>
    <w:rsid w:val="00356887"/>
    <w:rsid w:val="003614F4"/>
    <w:rsid w:val="003618E7"/>
    <w:rsid w:val="0036226A"/>
    <w:rsid w:val="0036243B"/>
    <w:rsid w:val="0036374B"/>
    <w:rsid w:val="003638F5"/>
    <w:rsid w:val="00363C29"/>
    <w:rsid w:val="00371734"/>
    <w:rsid w:val="0037671D"/>
    <w:rsid w:val="00381FB3"/>
    <w:rsid w:val="00383AD8"/>
    <w:rsid w:val="00383FDF"/>
    <w:rsid w:val="0038768E"/>
    <w:rsid w:val="00394683"/>
    <w:rsid w:val="00394B03"/>
    <w:rsid w:val="0039641D"/>
    <w:rsid w:val="003967C4"/>
    <w:rsid w:val="003A1ABE"/>
    <w:rsid w:val="003A5F1A"/>
    <w:rsid w:val="003A6F8B"/>
    <w:rsid w:val="003A7D48"/>
    <w:rsid w:val="003B290B"/>
    <w:rsid w:val="003B2CA4"/>
    <w:rsid w:val="003C1663"/>
    <w:rsid w:val="003C359E"/>
    <w:rsid w:val="003C62D0"/>
    <w:rsid w:val="003D13BF"/>
    <w:rsid w:val="003D5B87"/>
    <w:rsid w:val="003D6772"/>
    <w:rsid w:val="003E42A4"/>
    <w:rsid w:val="003F02EC"/>
    <w:rsid w:val="003F5EFE"/>
    <w:rsid w:val="003F75DC"/>
    <w:rsid w:val="003F7CB2"/>
    <w:rsid w:val="004008D2"/>
    <w:rsid w:val="004023E5"/>
    <w:rsid w:val="0040243B"/>
    <w:rsid w:val="00402ADF"/>
    <w:rsid w:val="00403370"/>
    <w:rsid w:val="00404B9B"/>
    <w:rsid w:val="00404CFA"/>
    <w:rsid w:val="0040560F"/>
    <w:rsid w:val="0041037F"/>
    <w:rsid w:val="00410BDF"/>
    <w:rsid w:val="004123A8"/>
    <w:rsid w:val="00414EE7"/>
    <w:rsid w:val="0041561F"/>
    <w:rsid w:val="00416000"/>
    <w:rsid w:val="00417B04"/>
    <w:rsid w:val="0042098C"/>
    <w:rsid w:val="0042182A"/>
    <w:rsid w:val="0042186B"/>
    <w:rsid w:val="00423E9D"/>
    <w:rsid w:val="004250A6"/>
    <w:rsid w:val="00426A34"/>
    <w:rsid w:val="00427147"/>
    <w:rsid w:val="00427678"/>
    <w:rsid w:val="00427C91"/>
    <w:rsid w:val="00427D52"/>
    <w:rsid w:val="00430DEA"/>
    <w:rsid w:val="00430F86"/>
    <w:rsid w:val="00431767"/>
    <w:rsid w:val="00433A4B"/>
    <w:rsid w:val="00434A7E"/>
    <w:rsid w:val="00442016"/>
    <w:rsid w:val="00443D2E"/>
    <w:rsid w:val="00452874"/>
    <w:rsid w:val="0045361F"/>
    <w:rsid w:val="00453A23"/>
    <w:rsid w:val="0045582D"/>
    <w:rsid w:val="00456526"/>
    <w:rsid w:val="00456DA4"/>
    <w:rsid w:val="00456DDE"/>
    <w:rsid w:val="004574F3"/>
    <w:rsid w:val="00457602"/>
    <w:rsid w:val="004635BD"/>
    <w:rsid w:val="00463BC7"/>
    <w:rsid w:val="00465BBA"/>
    <w:rsid w:val="00472DC0"/>
    <w:rsid w:val="00472FFF"/>
    <w:rsid w:val="0047494F"/>
    <w:rsid w:val="00477968"/>
    <w:rsid w:val="0048689F"/>
    <w:rsid w:val="00490667"/>
    <w:rsid w:val="00491D68"/>
    <w:rsid w:val="00491EB7"/>
    <w:rsid w:val="00492794"/>
    <w:rsid w:val="004930FC"/>
    <w:rsid w:val="004945BD"/>
    <w:rsid w:val="00496446"/>
    <w:rsid w:val="0049768E"/>
    <w:rsid w:val="004A01AB"/>
    <w:rsid w:val="004A020A"/>
    <w:rsid w:val="004A3EAD"/>
    <w:rsid w:val="004A6ED1"/>
    <w:rsid w:val="004A7518"/>
    <w:rsid w:val="004B23C9"/>
    <w:rsid w:val="004B292E"/>
    <w:rsid w:val="004B7679"/>
    <w:rsid w:val="004B791A"/>
    <w:rsid w:val="004B7E4C"/>
    <w:rsid w:val="004C0C33"/>
    <w:rsid w:val="004C352B"/>
    <w:rsid w:val="004C46B3"/>
    <w:rsid w:val="004C7AB9"/>
    <w:rsid w:val="004C7E20"/>
    <w:rsid w:val="004D38BA"/>
    <w:rsid w:val="004D7546"/>
    <w:rsid w:val="004D7B1C"/>
    <w:rsid w:val="004E00AB"/>
    <w:rsid w:val="004E2193"/>
    <w:rsid w:val="004E4DBD"/>
    <w:rsid w:val="004E6612"/>
    <w:rsid w:val="004F04A8"/>
    <w:rsid w:val="004F1534"/>
    <w:rsid w:val="004F2672"/>
    <w:rsid w:val="004F4198"/>
    <w:rsid w:val="004F4312"/>
    <w:rsid w:val="004F520C"/>
    <w:rsid w:val="004F5B4D"/>
    <w:rsid w:val="004F6B53"/>
    <w:rsid w:val="004F7341"/>
    <w:rsid w:val="004F76D4"/>
    <w:rsid w:val="004F79C1"/>
    <w:rsid w:val="00501B8B"/>
    <w:rsid w:val="00503090"/>
    <w:rsid w:val="00507DFF"/>
    <w:rsid w:val="00510713"/>
    <w:rsid w:val="00512BFF"/>
    <w:rsid w:val="00513BFF"/>
    <w:rsid w:val="00514D19"/>
    <w:rsid w:val="00515D67"/>
    <w:rsid w:val="00516330"/>
    <w:rsid w:val="005164DE"/>
    <w:rsid w:val="00516610"/>
    <w:rsid w:val="00516668"/>
    <w:rsid w:val="00520651"/>
    <w:rsid w:val="0052087D"/>
    <w:rsid w:val="0052377F"/>
    <w:rsid w:val="0052522C"/>
    <w:rsid w:val="00527D31"/>
    <w:rsid w:val="0054118A"/>
    <w:rsid w:val="00544C53"/>
    <w:rsid w:val="0054569D"/>
    <w:rsid w:val="0054594C"/>
    <w:rsid w:val="0055200F"/>
    <w:rsid w:val="005544B1"/>
    <w:rsid w:val="005579C9"/>
    <w:rsid w:val="00563325"/>
    <w:rsid w:val="0056536D"/>
    <w:rsid w:val="00565CB2"/>
    <w:rsid w:val="00570573"/>
    <w:rsid w:val="00576642"/>
    <w:rsid w:val="00577795"/>
    <w:rsid w:val="00581216"/>
    <w:rsid w:val="00581672"/>
    <w:rsid w:val="005817F6"/>
    <w:rsid w:val="00581C7C"/>
    <w:rsid w:val="0058262D"/>
    <w:rsid w:val="00582E80"/>
    <w:rsid w:val="0058426C"/>
    <w:rsid w:val="0059001C"/>
    <w:rsid w:val="005919EF"/>
    <w:rsid w:val="00591F10"/>
    <w:rsid w:val="00594BF7"/>
    <w:rsid w:val="00596681"/>
    <w:rsid w:val="005A4133"/>
    <w:rsid w:val="005A6346"/>
    <w:rsid w:val="005B0834"/>
    <w:rsid w:val="005B2744"/>
    <w:rsid w:val="005B52D7"/>
    <w:rsid w:val="005B5A87"/>
    <w:rsid w:val="005C4369"/>
    <w:rsid w:val="005D0ED9"/>
    <w:rsid w:val="005D594C"/>
    <w:rsid w:val="005E68AC"/>
    <w:rsid w:val="005E7C74"/>
    <w:rsid w:val="005F0482"/>
    <w:rsid w:val="005F0C13"/>
    <w:rsid w:val="005F13B0"/>
    <w:rsid w:val="005F2DD2"/>
    <w:rsid w:val="005F2E6E"/>
    <w:rsid w:val="005F4106"/>
    <w:rsid w:val="005F7CA2"/>
    <w:rsid w:val="005F7D75"/>
    <w:rsid w:val="006003BF"/>
    <w:rsid w:val="006029CF"/>
    <w:rsid w:val="006033CD"/>
    <w:rsid w:val="006050BC"/>
    <w:rsid w:val="00606B31"/>
    <w:rsid w:val="00610E8B"/>
    <w:rsid w:val="00611F24"/>
    <w:rsid w:val="00612070"/>
    <w:rsid w:val="00616C67"/>
    <w:rsid w:val="00620A80"/>
    <w:rsid w:val="0062451B"/>
    <w:rsid w:val="0062648A"/>
    <w:rsid w:val="006275D2"/>
    <w:rsid w:val="00631138"/>
    <w:rsid w:val="00635559"/>
    <w:rsid w:val="006364BE"/>
    <w:rsid w:val="00641DC0"/>
    <w:rsid w:val="006474E0"/>
    <w:rsid w:val="0065246E"/>
    <w:rsid w:val="0065583C"/>
    <w:rsid w:val="00655E9E"/>
    <w:rsid w:val="0065757F"/>
    <w:rsid w:val="0065796F"/>
    <w:rsid w:val="00657CC8"/>
    <w:rsid w:val="006622CE"/>
    <w:rsid w:val="00663363"/>
    <w:rsid w:val="0066476F"/>
    <w:rsid w:val="006652B4"/>
    <w:rsid w:val="006657D5"/>
    <w:rsid w:val="0067081E"/>
    <w:rsid w:val="0067737C"/>
    <w:rsid w:val="0068253C"/>
    <w:rsid w:val="00684913"/>
    <w:rsid w:val="00685DD3"/>
    <w:rsid w:val="0069523A"/>
    <w:rsid w:val="00697821"/>
    <w:rsid w:val="006A3745"/>
    <w:rsid w:val="006A4465"/>
    <w:rsid w:val="006A534E"/>
    <w:rsid w:val="006B240E"/>
    <w:rsid w:val="006B28AF"/>
    <w:rsid w:val="006B4B67"/>
    <w:rsid w:val="006B50C2"/>
    <w:rsid w:val="006B59A5"/>
    <w:rsid w:val="006B65FC"/>
    <w:rsid w:val="006B6807"/>
    <w:rsid w:val="006B7335"/>
    <w:rsid w:val="006B7F6A"/>
    <w:rsid w:val="006C0441"/>
    <w:rsid w:val="006C34EB"/>
    <w:rsid w:val="006C4C84"/>
    <w:rsid w:val="006C7046"/>
    <w:rsid w:val="006E3F3D"/>
    <w:rsid w:val="006E61A7"/>
    <w:rsid w:val="006E6922"/>
    <w:rsid w:val="006F23BB"/>
    <w:rsid w:val="006F2862"/>
    <w:rsid w:val="006F6658"/>
    <w:rsid w:val="006F73F9"/>
    <w:rsid w:val="00706511"/>
    <w:rsid w:val="00712064"/>
    <w:rsid w:val="00714E2A"/>
    <w:rsid w:val="00720D17"/>
    <w:rsid w:val="00721452"/>
    <w:rsid w:val="00721884"/>
    <w:rsid w:val="0072376C"/>
    <w:rsid w:val="00724729"/>
    <w:rsid w:val="00726B7E"/>
    <w:rsid w:val="00727877"/>
    <w:rsid w:val="007317F5"/>
    <w:rsid w:val="0073382F"/>
    <w:rsid w:val="00736777"/>
    <w:rsid w:val="007367B9"/>
    <w:rsid w:val="00737219"/>
    <w:rsid w:val="00742413"/>
    <w:rsid w:val="007424E0"/>
    <w:rsid w:val="00742795"/>
    <w:rsid w:val="007445A1"/>
    <w:rsid w:val="00745CA1"/>
    <w:rsid w:val="007507F2"/>
    <w:rsid w:val="00751BD8"/>
    <w:rsid w:val="00756288"/>
    <w:rsid w:val="007563C5"/>
    <w:rsid w:val="0075695D"/>
    <w:rsid w:val="007575A3"/>
    <w:rsid w:val="00760E38"/>
    <w:rsid w:val="00762403"/>
    <w:rsid w:val="00763631"/>
    <w:rsid w:val="00763898"/>
    <w:rsid w:val="00763C8A"/>
    <w:rsid w:val="00770DD7"/>
    <w:rsid w:val="00770E0C"/>
    <w:rsid w:val="00770FAF"/>
    <w:rsid w:val="00771B51"/>
    <w:rsid w:val="00771DD3"/>
    <w:rsid w:val="00773371"/>
    <w:rsid w:val="0077556B"/>
    <w:rsid w:val="007825E6"/>
    <w:rsid w:val="007834A9"/>
    <w:rsid w:val="00783A1F"/>
    <w:rsid w:val="00785B87"/>
    <w:rsid w:val="00785FFA"/>
    <w:rsid w:val="00786CD6"/>
    <w:rsid w:val="00787979"/>
    <w:rsid w:val="007975D2"/>
    <w:rsid w:val="007A292A"/>
    <w:rsid w:val="007A2C56"/>
    <w:rsid w:val="007A48B3"/>
    <w:rsid w:val="007A5973"/>
    <w:rsid w:val="007A7954"/>
    <w:rsid w:val="007B1910"/>
    <w:rsid w:val="007B330D"/>
    <w:rsid w:val="007B7787"/>
    <w:rsid w:val="007C60A7"/>
    <w:rsid w:val="007C6923"/>
    <w:rsid w:val="007D004A"/>
    <w:rsid w:val="007D20DD"/>
    <w:rsid w:val="007D2777"/>
    <w:rsid w:val="007D55BE"/>
    <w:rsid w:val="007E1467"/>
    <w:rsid w:val="007E1F31"/>
    <w:rsid w:val="007E249C"/>
    <w:rsid w:val="007E39F5"/>
    <w:rsid w:val="007E65E1"/>
    <w:rsid w:val="007E78AB"/>
    <w:rsid w:val="007E7E64"/>
    <w:rsid w:val="007F33F4"/>
    <w:rsid w:val="007F4609"/>
    <w:rsid w:val="007F5DE7"/>
    <w:rsid w:val="007F764A"/>
    <w:rsid w:val="00800FB7"/>
    <w:rsid w:val="0081127A"/>
    <w:rsid w:val="0081128C"/>
    <w:rsid w:val="00811A18"/>
    <w:rsid w:val="00811F32"/>
    <w:rsid w:val="00813ECA"/>
    <w:rsid w:val="00815D2C"/>
    <w:rsid w:val="008166E1"/>
    <w:rsid w:val="008172E9"/>
    <w:rsid w:val="0082036A"/>
    <w:rsid w:val="00823FA3"/>
    <w:rsid w:val="00826223"/>
    <w:rsid w:val="00827C07"/>
    <w:rsid w:val="00830217"/>
    <w:rsid w:val="0083065A"/>
    <w:rsid w:val="00832222"/>
    <w:rsid w:val="008336EF"/>
    <w:rsid w:val="00834002"/>
    <w:rsid w:val="00841613"/>
    <w:rsid w:val="00842FBD"/>
    <w:rsid w:val="00843396"/>
    <w:rsid w:val="00844BAE"/>
    <w:rsid w:val="00845CB9"/>
    <w:rsid w:val="008525CD"/>
    <w:rsid w:val="00852D80"/>
    <w:rsid w:val="00854EA6"/>
    <w:rsid w:val="008552BC"/>
    <w:rsid w:val="008576FE"/>
    <w:rsid w:val="008648BE"/>
    <w:rsid w:val="00865A55"/>
    <w:rsid w:val="00867A3E"/>
    <w:rsid w:val="008706BB"/>
    <w:rsid w:val="00871802"/>
    <w:rsid w:val="008726A4"/>
    <w:rsid w:val="00874311"/>
    <w:rsid w:val="00875938"/>
    <w:rsid w:val="00883299"/>
    <w:rsid w:val="00883ED9"/>
    <w:rsid w:val="0088599F"/>
    <w:rsid w:val="008868C8"/>
    <w:rsid w:val="008870FA"/>
    <w:rsid w:val="00890DDE"/>
    <w:rsid w:val="008948D7"/>
    <w:rsid w:val="00895E97"/>
    <w:rsid w:val="00897953"/>
    <w:rsid w:val="008A0090"/>
    <w:rsid w:val="008A12E4"/>
    <w:rsid w:val="008A1927"/>
    <w:rsid w:val="008A2A74"/>
    <w:rsid w:val="008A2F9E"/>
    <w:rsid w:val="008A3391"/>
    <w:rsid w:val="008A41B8"/>
    <w:rsid w:val="008A592F"/>
    <w:rsid w:val="008A6A01"/>
    <w:rsid w:val="008A7573"/>
    <w:rsid w:val="008B194B"/>
    <w:rsid w:val="008B681E"/>
    <w:rsid w:val="008B79B0"/>
    <w:rsid w:val="008C2C22"/>
    <w:rsid w:val="008C397B"/>
    <w:rsid w:val="008C3B08"/>
    <w:rsid w:val="008C7382"/>
    <w:rsid w:val="008D0641"/>
    <w:rsid w:val="008E09D2"/>
    <w:rsid w:val="008E42C1"/>
    <w:rsid w:val="008E4715"/>
    <w:rsid w:val="008F1EF9"/>
    <w:rsid w:val="008F5F12"/>
    <w:rsid w:val="008F5FA1"/>
    <w:rsid w:val="00900D14"/>
    <w:rsid w:val="0090171F"/>
    <w:rsid w:val="00904E53"/>
    <w:rsid w:val="00905023"/>
    <w:rsid w:val="009053BE"/>
    <w:rsid w:val="0091019A"/>
    <w:rsid w:val="00913673"/>
    <w:rsid w:val="009215FD"/>
    <w:rsid w:val="009220C1"/>
    <w:rsid w:val="0092264D"/>
    <w:rsid w:val="00923CED"/>
    <w:rsid w:val="00930009"/>
    <w:rsid w:val="00930704"/>
    <w:rsid w:val="00932047"/>
    <w:rsid w:val="009326E1"/>
    <w:rsid w:val="0093512A"/>
    <w:rsid w:val="00935DF7"/>
    <w:rsid w:val="00936820"/>
    <w:rsid w:val="009426E9"/>
    <w:rsid w:val="00942D98"/>
    <w:rsid w:val="009471FB"/>
    <w:rsid w:val="00947A77"/>
    <w:rsid w:val="00950439"/>
    <w:rsid w:val="00950C84"/>
    <w:rsid w:val="00951FBF"/>
    <w:rsid w:val="00952E4E"/>
    <w:rsid w:val="009539AF"/>
    <w:rsid w:val="00957628"/>
    <w:rsid w:val="00960F22"/>
    <w:rsid w:val="00961667"/>
    <w:rsid w:val="00962A9A"/>
    <w:rsid w:val="00962C55"/>
    <w:rsid w:val="00963956"/>
    <w:rsid w:val="0096651E"/>
    <w:rsid w:val="00970988"/>
    <w:rsid w:val="00971AF1"/>
    <w:rsid w:val="00973541"/>
    <w:rsid w:val="00974020"/>
    <w:rsid w:val="00976339"/>
    <w:rsid w:val="00976C17"/>
    <w:rsid w:val="0097729B"/>
    <w:rsid w:val="009817A1"/>
    <w:rsid w:val="00984A0A"/>
    <w:rsid w:val="009971A8"/>
    <w:rsid w:val="009A058D"/>
    <w:rsid w:val="009A2AED"/>
    <w:rsid w:val="009A3FE9"/>
    <w:rsid w:val="009A424A"/>
    <w:rsid w:val="009A62E6"/>
    <w:rsid w:val="009B0721"/>
    <w:rsid w:val="009B1E10"/>
    <w:rsid w:val="009B3781"/>
    <w:rsid w:val="009B4BBE"/>
    <w:rsid w:val="009B6CA5"/>
    <w:rsid w:val="009C2E32"/>
    <w:rsid w:val="009C4AA3"/>
    <w:rsid w:val="009C6D40"/>
    <w:rsid w:val="009D4E85"/>
    <w:rsid w:val="009D5833"/>
    <w:rsid w:val="009D6AC6"/>
    <w:rsid w:val="009E1AB6"/>
    <w:rsid w:val="009E1F49"/>
    <w:rsid w:val="009E3628"/>
    <w:rsid w:val="009E509B"/>
    <w:rsid w:val="009E698F"/>
    <w:rsid w:val="009F2413"/>
    <w:rsid w:val="009F53F8"/>
    <w:rsid w:val="009F586F"/>
    <w:rsid w:val="009F5FDC"/>
    <w:rsid w:val="00A11CDE"/>
    <w:rsid w:val="00A12A11"/>
    <w:rsid w:val="00A14555"/>
    <w:rsid w:val="00A156C3"/>
    <w:rsid w:val="00A22989"/>
    <w:rsid w:val="00A24E23"/>
    <w:rsid w:val="00A25F37"/>
    <w:rsid w:val="00A303D5"/>
    <w:rsid w:val="00A30ED3"/>
    <w:rsid w:val="00A347AF"/>
    <w:rsid w:val="00A36006"/>
    <w:rsid w:val="00A37A94"/>
    <w:rsid w:val="00A43155"/>
    <w:rsid w:val="00A4315A"/>
    <w:rsid w:val="00A43184"/>
    <w:rsid w:val="00A436CB"/>
    <w:rsid w:val="00A43726"/>
    <w:rsid w:val="00A4406F"/>
    <w:rsid w:val="00A5229E"/>
    <w:rsid w:val="00A536F2"/>
    <w:rsid w:val="00A56709"/>
    <w:rsid w:val="00A60155"/>
    <w:rsid w:val="00A61CD7"/>
    <w:rsid w:val="00A65A49"/>
    <w:rsid w:val="00A73A24"/>
    <w:rsid w:val="00A76107"/>
    <w:rsid w:val="00A807F7"/>
    <w:rsid w:val="00A8251B"/>
    <w:rsid w:val="00A87194"/>
    <w:rsid w:val="00AA016A"/>
    <w:rsid w:val="00AA0B41"/>
    <w:rsid w:val="00AA1E5C"/>
    <w:rsid w:val="00AA3940"/>
    <w:rsid w:val="00AA4C15"/>
    <w:rsid w:val="00AA66AA"/>
    <w:rsid w:val="00AB0DCE"/>
    <w:rsid w:val="00AB1BC6"/>
    <w:rsid w:val="00AB27E8"/>
    <w:rsid w:val="00AB6780"/>
    <w:rsid w:val="00AB71DF"/>
    <w:rsid w:val="00AC037B"/>
    <w:rsid w:val="00AC1CFD"/>
    <w:rsid w:val="00AC23E5"/>
    <w:rsid w:val="00AC7A89"/>
    <w:rsid w:val="00AD2833"/>
    <w:rsid w:val="00AD42F3"/>
    <w:rsid w:val="00AD47F6"/>
    <w:rsid w:val="00AD4F6D"/>
    <w:rsid w:val="00AD6120"/>
    <w:rsid w:val="00AD72C8"/>
    <w:rsid w:val="00AE00AA"/>
    <w:rsid w:val="00AF0585"/>
    <w:rsid w:val="00AF267F"/>
    <w:rsid w:val="00AF3136"/>
    <w:rsid w:val="00AF7BB8"/>
    <w:rsid w:val="00B0087C"/>
    <w:rsid w:val="00B01396"/>
    <w:rsid w:val="00B0449D"/>
    <w:rsid w:val="00B046C9"/>
    <w:rsid w:val="00B0493E"/>
    <w:rsid w:val="00B05282"/>
    <w:rsid w:val="00B063F8"/>
    <w:rsid w:val="00B1165F"/>
    <w:rsid w:val="00B11885"/>
    <w:rsid w:val="00B1222E"/>
    <w:rsid w:val="00B17F57"/>
    <w:rsid w:val="00B21F2E"/>
    <w:rsid w:val="00B24EB6"/>
    <w:rsid w:val="00B27222"/>
    <w:rsid w:val="00B30270"/>
    <w:rsid w:val="00B30D44"/>
    <w:rsid w:val="00B32B94"/>
    <w:rsid w:val="00B35357"/>
    <w:rsid w:val="00B36340"/>
    <w:rsid w:val="00B4210F"/>
    <w:rsid w:val="00B429E7"/>
    <w:rsid w:val="00B52BB4"/>
    <w:rsid w:val="00B53A11"/>
    <w:rsid w:val="00B5401C"/>
    <w:rsid w:val="00B54DAB"/>
    <w:rsid w:val="00B55033"/>
    <w:rsid w:val="00B5783A"/>
    <w:rsid w:val="00B60C27"/>
    <w:rsid w:val="00B62151"/>
    <w:rsid w:val="00B63126"/>
    <w:rsid w:val="00B648FB"/>
    <w:rsid w:val="00B64962"/>
    <w:rsid w:val="00B6503D"/>
    <w:rsid w:val="00B66B10"/>
    <w:rsid w:val="00B7107A"/>
    <w:rsid w:val="00B71770"/>
    <w:rsid w:val="00B7214E"/>
    <w:rsid w:val="00B73EBB"/>
    <w:rsid w:val="00B83A29"/>
    <w:rsid w:val="00B95653"/>
    <w:rsid w:val="00BA2088"/>
    <w:rsid w:val="00BA2521"/>
    <w:rsid w:val="00BA2829"/>
    <w:rsid w:val="00BA3691"/>
    <w:rsid w:val="00BA4FFE"/>
    <w:rsid w:val="00BA5FD5"/>
    <w:rsid w:val="00BA6342"/>
    <w:rsid w:val="00BB01DB"/>
    <w:rsid w:val="00BB086C"/>
    <w:rsid w:val="00BB2E13"/>
    <w:rsid w:val="00BB5AD8"/>
    <w:rsid w:val="00BB7A06"/>
    <w:rsid w:val="00BC028B"/>
    <w:rsid w:val="00BC16D5"/>
    <w:rsid w:val="00BC174A"/>
    <w:rsid w:val="00BC4DE9"/>
    <w:rsid w:val="00BC5377"/>
    <w:rsid w:val="00BD10A1"/>
    <w:rsid w:val="00BD13AA"/>
    <w:rsid w:val="00BD2419"/>
    <w:rsid w:val="00BD45F7"/>
    <w:rsid w:val="00BD4F18"/>
    <w:rsid w:val="00BE1063"/>
    <w:rsid w:val="00BE162A"/>
    <w:rsid w:val="00BE2E49"/>
    <w:rsid w:val="00BE37F6"/>
    <w:rsid w:val="00BE3BBD"/>
    <w:rsid w:val="00BE3DF1"/>
    <w:rsid w:val="00BF10D9"/>
    <w:rsid w:val="00BF147D"/>
    <w:rsid w:val="00BF63D1"/>
    <w:rsid w:val="00BF6F7B"/>
    <w:rsid w:val="00BF7107"/>
    <w:rsid w:val="00C04DA9"/>
    <w:rsid w:val="00C05022"/>
    <w:rsid w:val="00C078BC"/>
    <w:rsid w:val="00C07AA4"/>
    <w:rsid w:val="00C07FF9"/>
    <w:rsid w:val="00C10707"/>
    <w:rsid w:val="00C22A6A"/>
    <w:rsid w:val="00C2610B"/>
    <w:rsid w:val="00C3198B"/>
    <w:rsid w:val="00C32304"/>
    <w:rsid w:val="00C34DAD"/>
    <w:rsid w:val="00C36519"/>
    <w:rsid w:val="00C36792"/>
    <w:rsid w:val="00C419DE"/>
    <w:rsid w:val="00C42584"/>
    <w:rsid w:val="00C453F4"/>
    <w:rsid w:val="00C474AD"/>
    <w:rsid w:val="00C51218"/>
    <w:rsid w:val="00C52513"/>
    <w:rsid w:val="00C55CC3"/>
    <w:rsid w:val="00C57473"/>
    <w:rsid w:val="00C60461"/>
    <w:rsid w:val="00C605EC"/>
    <w:rsid w:val="00C618E1"/>
    <w:rsid w:val="00C623BE"/>
    <w:rsid w:val="00C63F56"/>
    <w:rsid w:val="00C7165A"/>
    <w:rsid w:val="00C7524F"/>
    <w:rsid w:val="00C756D5"/>
    <w:rsid w:val="00C7724F"/>
    <w:rsid w:val="00C812B7"/>
    <w:rsid w:val="00C83D5B"/>
    <w:rsid w:val="00C901C4"/>
    <w:rsid w:val="00C9073E"/>
    <w:rsid w:val="00C90E6B"/>
    <w:rsid w:val="00C92AA9"/>
    <w:rsid w:val="00C93746"/>
    <w:rsid w:val="00C93E04"/>
    <w:rsid w:val="00C940B0"/>
    <w:rsid w:val="00CA3997"/>
    <w:rsid w:val="00CA6440"/>
    <w:rsid w:val="00CA751A"/>
    <w:rsid w:val="00CB0E86"/>
    <w:rsid w:val="00CB2F2E"/>
    <w:rsid w:val="00CB398C"/>
    <w:rsid w:val="00CC1663"/>
    <w:rsid w:val="00CC2597"/>
    <w:rsid w:val="00CC67B4"/>
    <w:rsid w:val="00CD0820"/>
    <w:rsid w:val="00CD0DEA"/>
    <w:rsid w:val="00CD50D5"/>
    <w:rsid w:val="00CD5175"/>
    <w:rsid w:val="00CE37C5"/>
    <w:rsid w:val="00CE3FAB"/>
    <w:rsid w:val="00CE5993"/>
    <w:rsid w:val="00CF3267"/>
    <w:rsid w:val="00CF513E"/>
    <w:rsid w:val="00CF52AC"/>
    <w:rsid w:val="00CF7F54"/>
    <w:rsid w:val="00D00DA1"/>
    <w:rsid w:val="00D11567"/>
    <w:rsid w:val="00D12185"/>
    <w:rsid w:val="00D1241C"/>
    <w:rsid w:val="00D1363D"/>
    <w:rsid w:val="00D13E8D"/>
    <w:rsid w:val="00D15AF8"/>
    <w:rsid w:val="00D17B55"/>
    <w:rsid w:val="00D213F5"/>
    <w:rsid w:val="00D21732"/>
    <w:rsid w:val="00D23083"/>
    <w:rsid w:val="00D3123D"/>
    <w:rsid w:val="00D31FC1"/>
    <w:rsid w:val="00D35699"/>
    <w:rsid w:val="00D3730D"/>
    <w:rsid w:val="00D435BF"/>
    <w:rsid w:val="00D44EF9"/>
    <w:rsid w:val="00D45373"/>
    <w:rsid w:val="00D455C6"/>
    <w:rsid w:val="00D457AB"/>
    <w:rsid w:val="00D51347"/>
    <w:rsid w:val="00D52593"/>
    <w:rsid w:val="00D54147"/>
    <w:rsid w:val="00D568A3"/>
    <w:rsid w:val="00D57A11"/>
    <w:rsid w:val="00D637A3"/>
    <w:rsid w:val="00D6548D"/>
    <w:rsid w:val="00D663B8"/>
    <w:rsid w:val="00D73479"/>
    <w:rsid w:val="00D739BB"/>
    <w:rsid w:val="00D74723"/>
    <w:rsid w:val="00D75605"/>
    <w:rsid w:val="00D76C80"/>
    <w:rsid w:val="00D80194"/>
    <w:rsid w:val="00D8072B"/>
    <w:rsid w:val="00D82076"/>
    <w:rsid w:val="00D878DC"/>
    <w:rsid w:val="00D87E92"/>
    <w:rsid w:val="00D93895"/>
    <w:rsid w:val="00D93F49"/>
    <w:rsid w:val="00D942BC"/>
    <w:rsid w:val="00D961E1"/>
    <w:rsid w:val="00DA0E7F"/>
    <w:rsid w:val="00DA1DB9"/>
    <w:rsid w:val="00DA65FF"/>
    <w:rsid w:val="00DB00C5"/>
    <w:rsid w:val="00DB1CEF"/>
    <w:rsid w:val="00DB259B"/>
    <w:rsid w:val="00DB25C0"/>
    <w:rsid w:val="00DB352B"/>
    <w:rsid w:val="00DB4E9E"/>
    <w:rsid w:val="00DB6468"/>
    <w:rsid w:val="00DB74F4"/>
    <w:rsid w:val="00DC060F"/>
    <w:rsid w:val="00DC6280"/>
    <w:rsid w:val="00DD2077"/>
    <w:rsid w:val="00DD2E42"/>
    <w:rsid w:val="00DD4B07"/>
    <w:rsid w:val="00DD5AE3"/>
    <w:rsid w:val="00DD6F5C"/>
    <w:rsid w:val="00DE0159"/>
    <w:rsid w:val="00DE561C"/>
    <w:rsid w:val="00DE5F3E"/>
    <w:rsid w:val="00DE7309"/>
    <w:rsid w:val="00DF1566"/>
    <w:rsid w:val="00DF175A"/>
    <w:rsid w:val="00DF2BD3"/>
    <w:rsid w:val="00DF30CD"/>
    <w:rsid w:val="00DF4758"/>
    <w:rsid w:val="00DF4F47"/>
    <w:rsid w:val="00E04CE5"/>
    <w:rsid w:val="00E1257B"/>
    <w:rsid w:val="00E12BBD"/>
    <w:rsid w:val="00E137A3"/>
    <w:rsid w:val="00E14865"/>
    <w:rsid w:val="00E223BA"/>
    <w:rsid w:val="00E22B61"/>
    <w:rsid w:val="00E25A8B"/>
    <w:rsid w:val="00E306D9"/>
    <w:rsid w:val="00E34448"/>
    <w:rsid w:val="00E414F1"/>
    <w:rsid w:val="00E42155"/>
    <w:rsid w:val="00E505C5"/>
    <w:rsid w:val="00E50950"/>
    <w:rsid w:val="00E5165F"/>
    <w:rsid w:val="00E51B0A"/>
    <w:rsid w:val="00E573B0"/>
    <w:rsid w:val="00E61573"/>
    <w:rsid w:val="00E63657"/>
    <w:rsid w:val="00E64F8A"/>
    <w:rsid w:val="00E6501C"/>
    <w:rsid w:val="00E67AF5"/>
    <w:rsid w:val="00E7039A"/>
    <w:rsid w:val="00E74A52"/>
    <w:rsid w:val="00E75644"/>
    <w:rsid w:val="00E75719"/>
    <w:rsid w:val="00E80F71"/>
    <w:rsid w:val="00E82515"/>
    <w:rsid w:val="00E83E51"/>
    <w:rsid w:val="00E8449B"/>
    <w:rsid w:val="00E8521F"/>
    <w:rsid w:val="00E90205"/>
    <w:rsid w:val="00E91B7F"/>
    <w:rsid w:val="00E9252A"/>
    <w:rsid w:val="00E926D5"/>
    <w:rsid w:val="00E93F05"/>
    <w:rsid w:val="00E947AF"/>
    <w:rsid w:val="00E97910"/>
    <w:rsid w:val="00EA004E"/>
    <w:rsid w:val="00EA41E5"/>
    <w:rsid w:val="00EA4F88"/>
    <w:rsid w:val="00EA589A"/>
    <w:rsid w:val="00EA6B01"/>
    <w:rsid w:val="00EB4E05"/>
    <w:rsid w:val="00EB7B90"/>
    <w:rsid w:val="00EC07EB"/>
    <w:rsid w:val="00EC48CC"/>
    <w:rsid w:val="00EC4AE2"/>
    <w:rsid w:val="00EC5354"/>
    <w:rsid w:val="00EC6169"/>
    <w:rsid w:val="00EC6B09"/>
    <w:rsid w:val="00ED1DBB"/>
    <w:rsid w:val="00ED22C2"/>
    <w:rsid w:val="00EE2AA1"/>
    <w:rsid w:val="00EE4294"/>
    <w:rsid w:val="00EE48DF"/>
    <w:rsid w:val="00EE4F3C"/>
    <w:rsid w:val="00EE69A3"/>
    <w:rsid w:val="00EE6C23"/>
    <w:rsid w:val="00EE6FE8"/>
    <w:rsid w:val="00EF1AEF"/>
    <w:rsid w:val="00EF1E0F"/>
    <w:rsid w:val="00EF27E0"/>
    <w:rsid w:val="00EF62AE"/>
    <w:rsid w:val="00F0009F"/>
    <w:rsid w:val="00F05DC9"/>
    <w:rsid w:val="00F067D4"/>
    <w:rsid w:val="00F074AE"/>
    <w:rsid w:val="00F1179C"/>
    <w:rsid w:val="00F152C0"/>
    <w:rsid w:val="00F178C4"/>
    <w:rsid w:val="00F1794D"/>
    <w:rsid w:val="00F22CE4"/>
    <w:rsid w:val="00F25508"/>
    <w:rsid w:val="00F2759B"/>
    <w:rsid w:val="00F32349"/>
    <w:rsid w:val="00F35FAE"/>
    <w:rsid w:val="00F40D7B"/>
    <w:rsid w:val="00F40E99"/>
    <w:rsid w:val="00F45279"/>
    <w:rsid w:val="00F452F9"/>
    <w:rsid w:val="00F460B2"/>
    <w:rsid w:val="00F506DF"/>
    <w:rsid w:val="00F528C4"/>
    <w:rsid w:val="00F5463B"/>
    <w:rsid w:val="00F60F2E"/>
    <w:rsid w:val="00F65683"/>
    <w:rsid w:val="00F667CA"/>
    <w:rsid w:val="00F67B3E"/>
    <w:rsid w:val="00F704CF"/>
    <w:rsid w:val="00F71246"/>
    <w:rsid w:val="00F73E02"/>
    <w:rsid w:val="00F74A76"/>
    <w:rsid w:val="00F76FCC"/>
    <w:rsid w:val="00F822E4"/>
    <w:rsid w:val="00F82993"/>
    <w:rsid w:val="00F8313F"/>
    <w:rsid w:val="00F858F0"/>
    <w:rsid w:val="00F86DC5"/>
    <w:rsid w:val="00F90E28"/>
    <w:rsid w:val="00F95C31"/>
    <w:rsid w:val="00F95FED"/>
    <w:rsid w:val="00F961BA"/>
    <w:rsid w:val="00FA079A"/>
    <w:rsid w:val="00FA6334"/>
    <w:rsid w:val="00FA6825"/>
    <w:rsid w:val="00FB0F08"/>
    <w:rsid w:val="00FB3457"/>
    <w:rsid w:val="00FB3B5D"/>
    <w:rsid w:val="00FB769D"/>
    <w:rsid w:val="00FC105A"/>
    <w:rsid w:val="00FC30CE"/>
    <w:rsid w:val="00FC3A48"/>
    <w:rsid w:val="00FC498E"/>
    <w:rsid w:val="00FC6BEA"/>
    <w:rsid w:val="00FD2A33"/>
    <w:rsid w:val="00FD45AA"/>
    <w:rsid w:val="00FD6806"/>
    <w:rsid w:val="00FD7D77"/>
    <w:rsid w:val="00FE0709"/>
    <w:rsid w:val="00FE070A"/>
    <w:rsid w:val="00FE49ED"/>
    <w:rsid w:val="00FF2136"/>
    <w:rsid w:val="00FF7B7D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,"/>
  <w:listSeparator w:val=";"/>
  <w14:docId w14:val="209606BB"/>
  <w15:docId w15:val="{999AEC0E-0773-4431-AB5E-A21F1868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63956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Cs/>
      <w:sz w:val="28"/>
    </w:rPr>
  </w:style>
  <w:style w:type="paragraph" w:styleId="berschrift2">
    <w:name w:val="heading 2"/>
    <w:basedOn w:val="Standard"/>
    <w:next w:val="Standard"/>
    <w:qFormat/>
    <w:pPr>
      <w:keepNext/>
      <w:spacing w:line="480" w:lineRule="auto"/>
      <w:ind w:left="1276" w:hanging="709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snapToGrid w:val="0"/>
    </w:rPr>
  </w:style>
  <w:style w:type="paragraph" w:styleId="berschrift4">
    <w:name w:val="heading 4"/>
    <w:basedOn w:val="Standard"/>
    <w:next w:val="Standard"/>
    <w:qFormat/>
    <w:pPr>
      <w:keepNext/>
      <w:spacing w:line="288" w:lineRule="auto"/>
      <w:jc w:val="both"/>
      <w:outlineLvl w:val="3"/>
    </w:pPr>
    <w:rPr>
      <w:b/>
      <w:snapToGrid w:val="0"/>
      <w:color w:val="FF0000"/>
    </w:rPr>
  </w:style>
  <w:style w:type="paragraph" w:styleId="berschrift5">
    <w:name w:val="heading 5"/>
    <w:basedOn w:val="Standard"/>
    <w:next w:val="Standard"/>
    <w:qFormat/>
    <w:pPr>
      <w:keepNext/>
      <w:spacing w:line="288" w:lineRule="auto"/>
      <w:jc w:val="both"/>
      <w:outlineLvl w:val="4"/>
    </w:pPr>
    <w:rPr>
      <w:snapToGrid w:val="0"/>
      <w:color w:val="FF0000"/>
    </w:rPr>
  </w:style>
  <w:style w:type="paragraph" w:styleId="berschrift6">
    <w:name w:val="heading 6"/>
    <w:basedOn w:val="Standard"/>
    <w:next w:val="Standard"/>
    <w:qFormat/>
    <w:pPr>
      <w:keepNext/>
      <w:spacing w:line="360" w:lineRule="auto"/>
      <w:ind w:left="2835"/>
      <w:outlineLvl w:val="5"/>
    </w:pPr>
    <w:rPr>
      <w:snapToGrid w:val="0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snapToGrid w:val="0"/>
      <w:sz w:val="32"/>
    </w:rPr>
  </w:style>
  <w:style w:type="paragraph" w:styleId="berschrift8">
    <w:name w:val="heading 8"/>
    <w:basedOn w:val="Standard"/>
    <w:next w:val="Standard"/>
    <w:qFormat/>
    <w:pPr>
      <w:keepNext/>
      <w:spacing w:line="288" w:lineRule="auto"/>
      <w:ind w:left="1134"/>
      <w:jc w:val="both"/>
      <w:outlineLvl w:val="7"/>
    </w:pPr>
    <w:rPr>
      <w:snapToGrid w:val="0"/>
    </w:rPr>
  </w:style>
  <w:style w:type="paragraph" w:styleId="berschrift9">
    <w:name w:val="heading 9"/>
    <w:basedOn w:val="Standard"/>
    <w:next w:val="Standard"/>
    <w:qFormat/>
    <w:pPr>
      <w:keepNext/>
      <w:spacing w:line="312" w:lineRule="auto"/>
      <w:ind w:left="567"/>
      <w:jc w:val="both"/>
      <w:outlineLvl w:val="8"/>
    </w:pPr>
    <w:rPr>
      <w:snapToGrid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trifft">
    <w:name w:val="Betrifft"/>
    <w:basedOn w:val="Standard"/>
    <w:pPr>
      <w:spacing w:before="480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Formatvorlage2">
    <w:name w:val="Formatvorlage2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BodyText21">
    <w:name w:val="Body Text 21"/>
    <w:basedOn w:val="Standard"/>
    <w:pPr>
      <w:spacing w:line="288" w:lineRule="auto"/>
      <w:jc w:val="both"/>
    </w:pPr>
    <w:rPr>
      <w:rFonts w:ascii="Times New Roman" w:hAnsi="Times New Roman"/>
      <w:snapToGrid w:val="0"/>
    </w:rPr>
  </w:style>
  <w:style w:type="paragraph" w:customStyle="1" w:styleId="b2">
    <w:name w:val="üb2"/>
    <w:basedOn w:val="Standard"/>
    <w:pPr>
      <w:tabs>
        <w:tab w:val="left" w:pos="567"/>
        <w:tab w:val="left" w:pos="993"/>
      </w:tabs>
      <w:spacing w:before="120" w:after="200" w:line="300" w:lineRule="atLeast"/>
      <w:ind w:left="993" w:hanging="993"/>
    </w:pPr>
    <w:rPr>
      <w:rFonts w:ascii="Times New Roman" w:hAnsi="Times New Roman"/>
      <w:b/>
      <w:snapToGrid w:val="0"/>
      <w:color w:val="000000"/>
      <w:sz w:val="26"/>
    </w:rPr>
  </w:style>
  <w:style w:type="paragraph" w:styleId="Textkrper">
    <w:name w:val="Body Text"/>
    <w:basedOn w:val="Standard"/>
    <w:pPr>
      <w:spacing w:line="312" w:lineRule="auto"/>
      <w:jc w:val="both"/>
    </w:pPr>
    <w:rPr>
      <w:snapToGrid w:val="0"/>
      <w:color w:val="FF0000"/>
    </w:rPr>
  </w:style>
  <w:style w:type="paragraph" w:customStyle="1" w:styleId="stand2">
    <w:name w:val="stand2"/>
    <w:basedOn w:val="Standard"/>
    <w:pPr>
      <w:spacing w:before="60" w:line="300" w:lineRule="atLeast"/>
      <w:ind w:left="567"/>
    </w:pPr>
    <w:rPr>
      <w:rFonts w:ascii="Times New Roman" w:hAnsi="Times New Roman"/>
      <w:snapToGrid w:val="0"/>
      <w:color w:val="000000"/>
    </w:rPr>
  </w:style>
  <w:style w:type="paragraph" w:styleId="Textkrper-Zeileneinzug">
    <w:name w:val="Body Text Indent"/>
    <w:basedOn w:val="Standard"/>
    <w:pPr>
      <w:spacing w:line="312" w:lineRule="auto"/>
      <w:jc w:val="both"/>
    </w:pPr>
    <w:rPr>
      <w:snapToGrid w:val="0"/>
      <w:color w:val="0000FF"/>
    </w:rPr>
  </w:style>
  <w:style w:type="paragraph" w:styleId="Textkrper3">
    <w:name w:val="Body Text 3"/>
    <w:basedOn w:val="Standard"/>
    <w:pPr>
      <w:spacing w:line="288" w:lineRule="auto"/>
    </w:pPr>
    <w:rPr>
      <w:snapToGrid w:val="0"/>
      <w:color w:val="0000FF"/>
      <w:sz w:val="18"/>
    </w:rPr>
  </w:style>
  <w:style w:type="paragraph" w:customStyle="1" w:styleId="b1">
    <w:name w:val="üb1"/>
    <w:basedOn w:val="Standard"/>
    <w:pPr>
      <w:tabs>
        <w:tab w:val="left" w:pos="567"/>
        <w:tab w:val="left" w:pos="993"/>
      </w:tabs>
      <w:spacing w:before="240" w:after="200" w:line="300" w:lineRule="atLeast"/>
    </w:pPr>
    <w:rPr>
      <w:rFonts w:ascii="Times New Roman" w:hAnsi="Times New Roman"/>
      <w:b/>
      <w:snapToGrid w:val="0"/>
      <w:color w:val="000000"/>
      <w:sz w:val="28"/>
    </w:rPr>
  </w:style>
  <w:style w:type="paragraph" w:customStyle="1" w:styleId="Textnormal">
    <w:name w:val="Text normal"/>
    <w:pPr>
      <w:spacing w:line="360" w:lineRule="auto"/>
      <w:jc w:val="both"/>
    </w:pPr>
    <w:rPr>
      <w:snapToGrid w:val="0"/>
      <w:sz w:val="24"/>
    </w:rPr>
  </w:style>
  <w:style w:type="paragraph" w:customStyle="1" w:styleId="ListeRaute">
    <w:name w:val="Liste Raute"/>
    <w:pPr>
      <w:spacing w:line="360" w:lineRule="auto"/>
      <w:ind w:left="283" w:hanging="283"/>
      <w:jc w:val="both"/>
    </w:pPr>
    <w:rPr>
      <w:snapToGrid w:val="0"/>
      <w:sz w:val="24"/>
    </w:rPr>
  </w:style>
  <w:style w:type="paragraph" w:styleId="Textkrper-Einzug2">
    <w:name w:val="Body Text Indent 2"/>
    <w:basedOn w:val="Standard"/>
    <w:pPr>
      <w:numPr>
        <w:ilvl w:val="12"/>
      </w:numPr>
      <w:spacing w:line="312" w:lineRule="auto"/>
      <w:ind w:left="737"/>
      <w:jc w:val="both"/>
    </w:pPr>
    <w:rPr>
      <w:snapToGrid w:val="0"/>
      <w:color w:val="0000FF"/>
    </w:rPr>
  </w:style>
  <w:style w:type="paragraph" w:styleId="Textkrper-Einzug3">
    <w:name w:val="Body Text Indent 3"/>
    <w:basedOn w:val="Standard"/>
    <w:pPr>
      <w:numPr>
        <w:ilvl w:val="12"/>
      </w:numPr>
      <w:spacing w:line="288" w:lineRule="auto"/>
      <w:ind w:left="1417" w:hanging="283"/>
      <w:jc w:val="both"/>
    </w:pPr>
    <w:rPr>
      <w:b/>
      <w:snapToGrid w:val="0"/>
    </w:rPr>
  </w:style>
  <w:style w:type="paragraph" w:styleId="Textkrper2">
    <w:name w:val="Body Text 2"/>
    <w:basedOn w:val="Standard"/>
    <w:pPr>
      <w:spacing w:line="288" w:lineRule="auto"/>
    </w:pPr>
    <w:rPr>
      <w:snapToGrid w:val="0"/>
      <w:color w:val="800080"/>
      <w:sz w:val="18"/>
    </w:rPr>
  </w:style>
  <w:style w:type="paragraph" w:styleId="Blocktext">
    <w:name w:val="Block Text"/>
    <w:basedOn w:val="Standard"/>
    <w:pPr>
      <w:spacing w:line="312" w:lineRule="auto"/>
      <w:ind w:left="1134" w:right="1134"/>
      <w:jc w:val="both"/>
    </w:pPr>
    <w:rPr>
      <w:snapToGrid w:val="0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  <w:snapToGrid w:val="0"/>
      <w:sz w:val="20"/>
    </w:rPr>
  </w:style>
  <w:style w:type="paragraph" w:customStyle="1" w:styleId="Aufzhlung">
    <w:name w:val="Aufzählung"/>
    <w:basedOn w:val="Standard"/>
    <w:pPr>
      <w:ind w:left="142" w:hanging="142"/>
      <w:jc w:val="both"/>
    </w:pPr>
    <w:rPr>
      <w:sz w:val="18"/>
    </w:rPr>
  </w:style>
  <w:style w:type="paragraph" w:customStyle="1" w:styleId="Aufzhlung05vor">
    <w:name w:val="Aufzählung 0.5vor"/>
    <w:basedOn w:val="Aufzhlung"/>
    <w:pPr>
      <w:spacing w:before="120"/>
    </w:pPr>
  </w:style>
  <w:style w:type="paragraph" w:customStyle="1" w:styleId="Standardeinzug05">
    <w:name w:val="Standardeinzug 0.5"/>
    <w:basedOn w:val="Standard"/>
    <w:pPr>
      <w:ind w:left="284" w:hanging="284"/>
      <w:jc w:val="both"/>
    </w:pPr>
    <w:rPr>
      <w:sz w:val="18"/>
    </w:rPr>
  </w:style>
  <w:style w:type="paragraph" w:customStyle="1" w:styleId="Einzug05cm">
    <w:name w:val="Einzug 0.5cm"/>
    <w:basedOn w:val="Standardeinzug05"/>
    <w:pPr>
      <w:ind w:firstLine="0"/>
    </w:pPr>
  </w:style>
  <w:style w:type="paragraph" w:customStyle="1" w:styleId="Einzug2cm">
    <w:name w:val="Einzug 2cm"/>
    <w:basedOn w:val="Standardeinzug"/>
    <w:pPr>
      <w:tabs>
        <w:tab w:val="left" w:pos="3969"/>
      </w:tabs>
    </w:pPr>
    <w:rPr>
      <w:b/>
      <w:sz w:val="26"/>
    </w:rPr>
  </w:style>
  <w:style w:type="paragraph" w:styleId="Standardeinzug">
    <w:name w:val="Normal Indent"/>
    <w:basedOn w:val="Standard"/>
    <w:pPr>
      <w:ind w:left="1134"/>
      <w:jc w:val="both"/>
    </w:pPr>
    <w:rPr>
      <w:sz w:val="18"/>
    </w:rPr>
  </w:style>
  <w:style w:type="paragraph" w:customStyle="1" w:styleId="Inhalt1">
    <w:name w:val="Inhalt1"/>
    <w:basedOn w:val="Standard"/>
    <w:pPr>
      <w:tabs>
        <w:tab w:val="right" w:leader="dot" w:pos="4536"/>
      </w:tabs>
      <w:spacing w:before="60"/>
      <w:ind w:left="567" w:hanging="567"/>
      <w:jc w:val="both"/>
    </w:pPr>
    <w:rPr>
      <w:b/>
      <w:sz w:val="20"/>
    </w:rPr>
  </w:style>
  <w:style w:type="paragraph" w:customStyle="1" w:styleId="Inhalt2">
    <w:name w:val="Inhalt2"/>
    <w:basedOn w:val="Standard"/>
    <w:pPr>
      <w:tabs>
        <w:tab w:val="right" w:leader="dot" w:pos="4536"/>
      </w:tabs>
      <w:ind w:left="567" w:hanging="567"/>
      <w:jc w:val="both"/>
    </w:pPr>
    <w:rPr>
      <w:sz w:val="18"/>
    </w:rPr>
  </w:style>
  <w:style w:type="paragraph" w:styleId="Titel">
    <w:name w:val="Title"/>
    <w:basedOn w:val="Standard"/>
    <w:qFormat/>
    <w:pPr>
      <w:spacing w:before="60" w:after="60"/>
      <w:jc w:val="center"/>
    </w:pPr>
    <w:rPr>
      <w:sz w:val="28"/>
    </w:rPr>
  </w:style>
  <w:style w:type="paragraph" w:styleId="Untertitel">
    <w:name w:val="Subtitle"/>
    <w:basedOn w:val="Standard"/>
    <w:qFormat/>
    <w:pPr>
      <w:spacing w:after="60"/>
      <w:jc w:val="center"/>
    </w:pPr>
    <w:rPr>
      <w:sz w:val="20"/>
    </w:rPr>
  </w:style>
  <w:style w:type="paragraph" w:styleId="Beschriftung">
    <w:name w:val="caption"/>
    <w:basedOn w:val="Standard"/>
    <w:next w:val="Standard"/>
    <w:qFormat/>
    <w:pPr>
      <w:spacing w:before="60" w:after="120"/>
      <w:ind w:left="567" w:hanging="567"/>
      <w:jc w:val="both"/>
    </w:pPr>
    <w:rPr>
      <w:sz w:val="18"/>
    </w:rPr>
  </w:style>
  <w:style w:type="paragraph" w:customStyle="1" w:styleId="Textkrper31">
    <w:name w:val="Textkörper 31"/>
    <w:basedOn w:val="Standard"/>
    <w:pPr>
      <w:spacing w:line="312" w:lineRule="auto"/>
      <w:jc w:val="both"/>
    </w:pPr>
    <w:rPr>
      <w:sz w:val="18"/>
    </w:rPr>
  </w:style>
  <w:style w:type="paragraph" w:customStyle="1" w:styleId="H2">
    <w:name w:val="H2"/>
    <w:basedOn w:val="Standard"/>
    <w:next w:val="Standard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Blockquote">
    <w:name w:val="Blockquote"/>
    <w:basedOn w:val="Standard"/>
    <w:pPr>
      <w:spacing w:before="100" w:after="100"/>
      <w:ind w:left="360" w:right="360"/>
    </w:pPr>
    <w:rPr>
      <w:rFonts w:ascii="Times New Roman" w:hAnsi="Times New Roman"/>
      <w:snapToGrid w:val="0"/>
    </w:rPr>
  </w:style>
  <w:style w:type="paragraph" w:customStyle="1" w:styleId="Textkrper21">
    <w:name w:val="Textkörper 21"/>
    <w:basedOn w:val="Standard"/>
    <w:pPr>
      <w:spacing w:line="312" w:lineRule="auto"/>
      <w:ind w:left="567"/>
      <w:jc w:val="both"/>
    </w:pPr>
    <w:rPr>
      <w:sz w:val="22"/>
    </w:rPr>
  </w:style>
  <w:style w:type="paragraph" w:styleId="Kommentartext">
    <w:name w:val="annotation text"/>
    <w:basedOn w:val="Standard"/>
    <w:semiHidden/>
    <w:pPr>
      <w:overflowPunct w:val="0"/>
      <w:autoSpaceDE w:val="0"/>
      <w:autoSpaceDN w:val="0"/>
      <w:adjustRightInd w:val="0"/>
      <w:jc w:val="both"/>
      <w:textAlignment w:val="baseline"/>
    </w:pPr>
    <w:rPr>
      <w:sz w:val="20"/>
    </w:rPr>
  </w:style>
  <w:style w:type="paragraph" w:customStyle="1" w:styleId="xl24">
    <w:name w:val="xl24"/>
    <w:basedOn w:val="Standard"/>
    <w:pP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Standard"/>
    <w:pPr>
      <w:spacing w:before="100" w:beforeAutospacing="1" w:after="100" w:afterAutospacing="1"/>
      <w:jc w:val="center"/>
    </w:pPr>
    <w:rPr>
      <w:b/>
      <w:bCs/>
      <w:szCs w:val="24"/>
    </w:rPr>
  </w:style>
  <w:style w:type="paragraph" w:customStyle="1" w:styleId="xl26">
    <w:name w:val="xl26"/>
    <w:basedOn w:val="Standard"/>
    <w:pPr>
      <w:spacing w:before="100" w:beforeAutospacing="1" w:after="100" w:afterAutospacing="1"/>
    </w:pPr>
    <w:rPr>
      <w:sz w:val="18"/>
      <w:szCs w:val="18"/>
    </w:rPr>
  </w:style>
  <w:style w:type="paragraph" w:customStyle="1" w:styleId="xl27">
    <w:name w:val="xl27"/>
    <w:basedOn w:val="Standard"/>
    <w:pPr>
      <w:spacing w:before="100" w:beforeAutospacing="1" w:after="100" w:afterAutospacing="1"/>
    </w:pPr>
    <w:rPr>
      <w:b/>
      <w:bCs/>
      <w:color w:val="003366"/>
      <w:sz w:val="18"/>
      <w:szCs w:val="18"/>
    </w:rPr>
  </w:style>
  <w:style w:type="paragraph" w:customStyle="1" w:styleId="xl28">
    <w:name w:val="xl28"/>
    <w:basedOn w:val="Standard"/>
    <w:pPr>
      <w:spacing w:before="100" w:beforeAutospacing="1" w:after="100" w:afterAutospacing="1"/>
    </w:pPr>
    <w:rPr>
      <w:b/>
      <w:bCs/>
      <w:color w:val="0000FF"/>
      <w:sz w:val="18"/>
      <w:szCs w:val="18"/>
    </w:rPr>
  </w:style>
  <w:style w:type="paragraph" w:customStyle="1" w:styleId="Textkrper-Einzug21">
    <w:name w:val="Textkörper-Einzug 21"/>
    <w:basedOn w:val="Standard"/>
    <w:pPr>
      <w:ind w:left="705"/>
    </w:pPr>
    <w:rPr>
      <w:sz w:val="22"/>
    </w:rPr>
  </w:style>
  <w:style w:type="paragraph" w:customStyle="1" w:styleId="Textkrper-Einzug31">
    <w:name w:val="Textkörper-Einzug 31"/>
    <w:basedOn w:val="Standard"/>
    <w:pPr>
      <w:keepNext/>
      <w:keepLines/>
      <w:spacing w:line="360" w:lineRule="atLeast"/>
      <w:ind w:left="1134"/>
    </w:pPr>
    <w:rPr>
      <w:sz w:val="20"/>
    </w:rPr>
  </w:style>
  <w:style w:type="paragraph" w:customStyle="1" w:styleId="TextmitDoppeleinzu">
    <w:name w:val="Text mit Doppeleinzu"/>
    <w:pPr>
      <w:tabs>
        <w:tab w:val="left" w:pos="1418"/>
      </w:tabs>
      <w:spacing w:line="360" w:lineRule="exact"/>
      <w:ind w:left="1418" w:hanging="567"/>
      <w:jc w:val="both"/>
    </w:pPr>
    <w:rPr>
      <w:rFonts w:ascii="Bookman" w:hAnsi="Bookman"/>
      <w:sz w:val="22"/>
    </w:rPr>
  </w:style>
  <w:style w:type="paragraph" w:customStyle="1" w:styleId="Text1">
    <w:name w:val="Text 1"/>
    <w:pPr>
      <w:tabs>
        <w:tab w:val="left" w:pos="851"/>
      </w:tabs>
      <w:spacing w:line="360" w:lineRule="exact"/>
      <w:ind w:left="851" w:hanging="284"/>
      <w:jc w:val="both"/>
    </w:pPr>
    <w:rPr>
      <w:rFonts w:ascii="Bookman" w:hAnsi="Bookman"/>
      <w:sz w:val="22"/>
    </w:rPr>
  </w:style>
  <w:style w:type="paragraph" w:customStyle="1" w:styleId="xl29">
    <w:name w:val="xl2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31">
    <w:name w:val="xl31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3">
    <w:name w:val="xl33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34">
    <w:name w:val="xl3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35">
    <w:name w:val="xl3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6">
    <w:name w:val="xl3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37">
    <w:name w:val="xl37"/>
    <w:basedOn w:val="Standar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Cs w:val="24"/>
    </w:rPr>
  </w:style>
  <w:style w:type="paragraph" w:customStyle="1" w:styleId="xl39">
    <w:name w:val="xl39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1">
    <w:name w:val="xl4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/>
      <w:sz w:val="22"/>
      <w:szCs w:val="22"/>
    </w:rPr>
  </w:style>
  <w:style w:type="paragraph" w:customStyle="1" w:styleId="xl42">
    <w:name w:val="xl42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3">
    <w:name w:val="xl43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4">
    <w:name w:val="xl44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5">
    <w:name w:val="xl45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6">
    <w:name w:val="xl46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47">
    <w:name w:val="xl47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48">
    <w:name w:val="xl4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49">
    <w:name w:val="xl4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0">
    <w:name w:val="xl50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1">
    <w:name w:val="xl5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2">
    <w:name w:val="xl5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53">
    <w:name w:val="xl53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54">
    <w:name w:val="xl5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customStyle="1" w:styleId="xl55">
    <w:name w:val="xl55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22"/>
      <w:szCs w:val="22"/>
    </w:rPr>
  </w:style>
  <w:style w:type="paragraph" w:customStyle="1" w:styleId="xl56">
    <w:name w:val="xl56"/>
    <w:basedOn w:val="Standar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57">
    <w:name w:val="xl57"/>
    <w:basedOn w:val="Standar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8">
    <w:name w:val="xl5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2"/>
      <w:szCs w:val="22"/>
    </w:rPr>
  </w:style>
  <w:style w:type="paragraph" w:customStyle="1" w:styleId="xl59">
    <w:name w:val="xl59"/>
    <w:basedOn w:val="Standar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0">
    <w:name w:val="xl60"/>
    <w:basedOn w:val="Standard"/>
    <w:pPr>
      <w:pBdr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1">
    <w:name w:val="xl61"/>
    <w:basedOn w:val="Standard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2">
    <w:name w:val="xl62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3">
    <w:name w:val="xl63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sz w:val="22"/>
      <w:szCs w:val="22"/>
    </w:rPr>
  </w:style>
  <w:style w:type="paragraph" w:customStyle="1" w:styleId="xl64">
    <w:name w:val="xl64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5">
    <w:name w:val="xl65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6">
    <w:name w:val="xl6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67">
    <w:name w:val="xl6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2"/>
      <w:szCs w:val="22"/>
    </w:rPr>
  </w:style>
  <w:style w:type="paragraph" w:customStyle="1" w:styleId="xl68">
    <w:name w:val="xl68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Arial Unicode MS"/>
      <w:sz w:val="22"/>
      <w:szCs w:val="22"/>
    </w:rPr>
  </w:style>
  <w:style w:type="paragraph" w:customStyle="1" w:styleId="xl69">
    <w:name w:val="xl69"/>
    <w:basedOn w:val="Standar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0">
    <w:name w:val="xl7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71">
    <w:name w:val="xl71"/>
    <w:basedOn w:val="Standard"/>
    <w:pPr>
      <w:spacing w:before="100" w:beforeAutospacing="1" w:after="100" w:afterAutospacing="1"/>
      <w:jc w:val="center"/>
    </w:pPr>
    <w:rPr>
      <w:rFonts w:eastAsia="Arial Unicode MS"/>
      <w:sz w:val="36"/>
      <w:szCs w:val="36"/>
    </w:rPr>
  </w:style>
  <w:style w:type="paragraph" w:styleId="Funotentext">
    <w:name w:val="footnote text"/>
    <w:basedOn w:val="Standard"/>
    <w:semiHidden/>
    <w:pPr>
      <w:spacing w:line="360" w:lineRule="auto"/>
    </w:pPr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StandardWeb">
    <w:name w:val="Normal (Web)"/>
    <w:basedOn w:val="Standard"/>
    <w:pPr>
      <w:spacing w:before="100" w:after="100"/>
    </w:pPr>
    <w:rPr>
      <w:rFonts w:ascii="Arial Unicode MS" w:eastAsia="Arial Unicode MS" w:hAnsi="Arial Unicode MS"/>
    </w:rPr>
  </w:style>
  <w:style w:type="paragraph" w:customStyle="1" w:styleId="TxBrt16">
    <w:name w:val="TxBr_t16"/>
    <w:basedOn w:val="Standard"/>
    <w:pPr>
      <w:widowControl w:val="0"/>
      <w:spacing w:line="240" w:lineRule="atLeast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sid w:val="00EE69A3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9A3FE9"/>
    <w:rPr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9A3FE9"/>
    <w:pPr>
      <w:overflowPunct/>
      <w:autoSpaceDE/>
      <w:autoSpaceDN/>
      <w:adjustRightInd/>
      <w:jc w:val="left"/>
      <w:textAlignment w:val="auto"/>
    </w:pPr>
    <w:rPr>
      <w:b/>
      <w:bCs/>
    </w:rPr>
  </w:style>
  <w:style w:type="table" w:styleId="Tabellenraster">
    <w:name w:val="Table Grid"/>
    <w:basedOn w:val="NormaleTabelle"/>
    <w:rsid w:val="00465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link w:val="Fuzeile"/>
    <w:rsid w:val="00EF62AE"/>
    <w:rPr>
      <w:rFonts w:ascii="Arial" w:hAnsi="Arial"/>
      <w:sz w:val="24"/>
    </w:rPr>
  </w:style>
  <w:style w:type="character" w:styleId="Fett">
    <w:name w:val="Strong"/>
    <w:qFormat/>
    <w:rsid w:val="00100B2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control" Target="activeX/activeX3.xml"/><Relationship Id="rId17" Type="http://schemas.openxmlformats.org/officeDocument/2006/relationships/image" Target="media/image4.wmf"/><Relationship Id="rId25" Type="http://schemas.openxmlformats.org/officeDocument/2006/relationships/footer" Target="footer1.xml"/><Relationship Id="rId33" Type="http://schemas.openxmlformats.org/officeDocument/2006/relationships/control" Target="activeX/activeX16.xml"/><Relationship Id="rId2" Type="http://schemas.openxmlformats.org/officeDocument/2006/relationships/numbering" Target="numbering.xml"/><Relationship Id="rId16" Type="http://schemas.openxmlformats.org/officeDocument/2006/relationships/control" Target="activeX/activeX6.xml"/><Relationship Id="rId20" Type="http://schemas.openxmlformats.org/officeDocument/2006/relationships/control" Target="activeX/activeX8.xml"/><Relationship Id="rId29" Type="http://schemas.openxmlformats.org/officeDocument/2006/relationships/control" Target="activeX/activeX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control" Target="activeX/activeX10.xml"/><Relationship Id="rId32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23" Type="http://schemas.openxmlformats.org/officeDocument/2006/relationships/image" Target="media/image7.wmf"/><Relationship Id="rId28" Type="http://schemas.openxmlformats.org/officeDocument/2006/relationships/image" Target="media/image9.wmf"/><Relationship Id="rId36" Type="http://schemas.openxmlformats.org/officeDocument/2006/relationships/theme" Target="theme/theme1.xml"/><Relationship Id="rId10" Type="http://schemas.openxmlformats.org/officeDocument/2006/relationships/control" Target="activeX/activeX2.xml"/><Relationship Id="rId19" Type="http://schemas.openxmlformats.org/officeDocument/2006/relationships/image" Target="media/image5.wmf"/><Relationship Id="rId31" Type="http://schemas.openxmlformats.org/officeDocument/2006/relationships/control" Target="activeX/activeX15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4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4.xml"/><Relationship Id="rId35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A628E-5ED7-4A7D-ABC0-2BBF8FE3F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E24075E5.dotm</Template>
  <TotalTime>0</TotalTime>
  <Pages>2</Pages>
  <Words>46</Words>
  <Characters>921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Teil D</vt:lpstr>
    </vt:vector>
  </TitlesOfParts>
  <Company>SIB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Teil D</dc:title>
  <dc:creator>Hartwig, Jan</dc:creator>
  <cp:lastModifiedBy>Schork, Andreas</cp:lastModifiedBy>
  <cp:revision>3</cp:revision>
  <cp:lastPrinted>2014-04-01T13:49:00Z</cp:lastPrinted>
  <dcterms:created xsi:type="dcterms:W3CDTF">2020-05-27T11:39:00Z</dcterms:created>
  <dcterms:modified xsi:type="dcterms:W3CDTF">2020-05-27T11:43:00Z</dcterms:modified>
</cp:coreProperties>
</file>